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F6D12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9C81892" w14:textId="20CE99FA" w:rsidR="003417F4" w:rsidRPr="00C34936" w:rsidRDefault="00614397">
      <w:pPr>
        <w:rPr>
          <w:rFonts w:ascii="Verdana" w:hAnsi="Verdana"/>
          <w:b/>
          <w:sz w:val="24"/>
          <w:szCs w:val="24"/>
        </w:rPr>
      </w:pPr>
      <w:r w:rsidRPr="00614397">
        <w:rPr>
          <w:rFonts w:ascii="Verdana" w:hAnsi="Verdana"/>
          <w:b/>
          <w:sz w:val="24"/>
          <w:szCs w:val="24"/>
        </w:rPr>
        <w:t xml:space="preserve">Standaardformulier </w:t>
      </w:r>
      <w:r w:rsidR="00136BCF">
        <w:rPr>
          <w:rFonts w:ascii="Verdana" w:hAnsi="Verdana"/>
          <w:b/>
          <w:sz w:val="24"/>
          <w:szCs w:val="24"/>
        </w:rPr>
        <w:t>C</w:t>
      </w:r>
      <w:r w:rsidRPr="00614397">
        <w:rPr>
          <w:rFonts w:ascii="Verdana" w:hAnsi="Verdana"/>
          <w:b/>
          <w:sz w:val="24"/>
          <w:szCs w:val="24"/>
        </w:rPr>
        <w:t xml:space="preserve"> Referentie</w:t>
      </w:r>
      <w:r>
        <w:rPr>
          <w:rFonts w:ascii="Verdana" w:hAnsi="Verdana"/>
          <w:b/>
          <w:sz w:val="24"/>
          <w:szCs w:val="24"/>
        </w:rPr>
        <w:t>formaat</w:t>
      </w:r>
      <w:r w:rsidRPr="00614397">
        <w:rPr>
          <w:rFonts w:ascii="Verdana" w:hAnsi="Verdana"/>
          <w:b/>
          <w:sz w:val="24"/>
          <w:szCs w:val="24"/>
        </w:rPr>
        <w:t xml:space="preserve"> voor </w:t>
      </w:r>
      <w:r w:rsidR="00136BCF">
        <w:rPr>
          <w:rFonts w:ascii="Verdana" w:hAnsi="Verdana"/>
          <w:b/>
          <w:sz w:val="24"/>
          <w:szCs w:val="24"/>
        </w:rPr>
        <w:t>selectiecriteria</w:t>
      </w:r>
    </w:p>
    <w:p w14:paraId="5C634206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66E8C7BB" w14:textId="1D4B9E08" w:rsidR="001979B8" w:rsidRPr="00270151" w:rsidRDefault="00D1150C" w:rsidP="008169E9">
      <w:pPr>
        <w:pStyle w:val="Geenafstand"/>
        <w:rPr>
          <w:rFonts w:ascii="Verdana" w:hAnsi="Verdana"/>
          <w:sz w:val="18"/>
          <w:szCs w:val="18"/>
        </w:rPr>
      </w:pPr>
      <w:r w:rsidRPr="00D1150C">
        <w:rPr>
          <w:rFonts w:ascii="Verdana" w:hAnsi="Verdana"/>
          <w:sz w:val="18"/>
          <w:szCs w:val="18"/>
        </w:rPr>
        <w:t xml:space="preserve">Europese aanbesteding Installatieadviseur </w:t>
      </w:r>
      <w:r w:rsidR="00A73FC1" w:rsidRPr="00A73FC1">
        <w:rPr>
          <w:rFonts w:ascii="Verdana" w:hAnsi="Verdana"/>
          <w:sz w:val="18"/>
          <w:szCs w:val="18"/>
        </w:rPr>
        <w:t xml:space="preserve">W en voor installatieadviseur </w:t>
      </w:r>
      <w:r w:rsidR="008169E9" w:rsidRPr="00A73FC1">
        <w:rPr>
          <w:rFonts w:ascii="Verdana" w:hAnsi="Verdana"/>
          <w:sz w:val="18"/>
          <w:szCs w:val="18"/>
        </w:rPr>
        <w:t xml:space="preserve">E </w:t>
      </w:r>
      <w:r w:rsidR="008169E9">
        <w:rPr>
          <w:rFonts w:ascii="Verdana" w:hAnsi="Verdana"/>
          <w:sz w:val="18"/>
          <w:szCs w:val="18"/>
        </w:rPr>
        <w:t>Gemeentewerf</w:t>
      </w:r>
      <w:r w:rsidR="00703187">
        <w:rPr>
          <w:rFonts w:ascii="Verdana" w:hAnsi="Verdana"/>
          <w:sz w:val="18"/>
          <w:szCs w:val="18"/>
        </w:rPr>
        <w:t xml:space="preserve"> </w:t>
      </w:r>
      <w:r w:rsidR="008169E9">
        <w:rPr>
          <w:rFonts w:ascii="Verdana" w:hAnsi="Verdana"/>
          <w:sz w:val="18"/>
          <w:szCs w:val="18"/>
        </w:rPr>
        <w:t>Amstelveen</w:t>
      </w:r>
    </w:p>
    <w:p w14:paraId="0B432BD3" w14:textId="293D2474" w:rsidR="001979B8" w:rsidRDefault="001979B8" w:rsidP="001979B8">
      <w:pPr>
        <w:pStyle w:val="Geenafstand"/>
        <w:rPr>
          <w:rFonts w:ascii="Verdana" w:hAnsi="Verdana"/>
          <w:sz w:val="18"/>
          <w:szCs w:val="18"/>
        </w:rPr>
      </w:pPr>
      <w:r w:rsidRPr="00BD5FCF">
        <w:rPr>
          <w:rFonts w:ascii="Verdana" w:hAnsi="Verdana"/>
          <w:sz w:val="18"/>
          <w:szCs w:val="18"/>
        </w:rPr>
        <w:t xml:space="preserve">I&amp;A-nummer: </w:t>
      </w:r>
      <w:r w:rsidR="00703187" w:rsidRPr="009448EB">
        <w:rPr>
          <w:rFonts w:ascii="Verdana" w:hAnsi="Verdana"/>
          <w:sz w:val="18"/>
          <w:szCs w:val="18"/>
        </w:rPr>
        <w:t>202</w:t>
      </w:r>
      <w:r w:rsidR="009448EB" w:rsidRPr="009448EB">
        <w:rPr>
          <w:rFonts w:ascii="Verdana" w:hAnsi="Verdana"/>
          <w:sz w:val="18"/>
          <w:szCs w:val="18"/>
        </w:rPr>
        <w:t>6_0093</w:t>
      </w:r>
    </w:p>
    <w:p w14:paraId="676FC5EE" w14:textId="77777777" w:rsidR="00FA6182" w:rsidRDefault="00FA6182" w:rsidP="001979B8">
      <w:pPr>
        <w:pStyle w:val="Geenafstand"/>
        <w:rPr>
          <w:rFonts w:ascii="Verdana" w:hAnsi="Verdana"/>
          <w:sz w:val="18"/>
          <w:szCs w:val="18"/>
        </w:rPr>
      </w:pPr>
    </w:p>
    <w:p w14:paraId="6793E4D9" w14:textId="2FBF3B37" w:rsidR="00FA6182" w:rsidRPr="00BD5FCF" w:rsidRDefault="00FA6182" w:rsidP="001979B8">
      <w:pPr>
        <w:pStyle w:val="Geenafstand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 deze bijlage in overeenstemming met de offerteaanvraag in te vullen en in te dienen bij inschrijving</w:t>
      </w:r>
      <w:r w:rsidRPr="005062B2">
        <w:rPr>
          <w:rFonts w:ascii="Verdana" w:hAnsi="Verdana"/>
          <w:b/>
          <w:sz w:val="18"/>
          <w:szCs w:val="18"/>
        </w:rPr>
        <w:t>.</w:t>
      </w:r>
    </w:p>
    <w:p w14:paraId="2AF4FDCB" w14:textId="77777777" w:rsidR="008575C7" w:rsidRDefault="008575C7">
      <w:pPr>
        <w:rPr>
          <w:rFonts w:ascii="Verdana" w:hAnsi="Verdana"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BE5152" w14:paraId="496C9BBF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B00BFF8" w14:textId="14043925" w:rsidR="00BE5152" w:rsidRPr="002B0247" w:rsidRDefault="00BE5152" w:rsidP="008B1C06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F4701">
              <w:rPr>
                <w:rFonts w:ascii="Verdana" w:hAnsi="Verdana"/>
                <w:bCs w:val="0"/>
                <w:sz w:val="18"/>
                <w:szCs w:val="18"/>
              </w:rPr>
              <w:t>Perceel</w:t>
            </w:r>
            <w:r w:rsidR="006E02FB">
              <w:rPr>
                <w:rFonts w:ascii="Verdana" w:hAnsi="Verdana"/>
                <w:bCs w:val="0"/>
                <w:sz w:val="18"/>
                <w:szCs w:val="18"/>
              </w:rPr>
              <w:t xml:space="preserve"> 1</w:t>
            </w:r>
          </w:p>
        </w:tc>
        <w:tc>
          <w:tcPr>
            <w:tcW w:w="5097" w:type="dxa"/>
          </w:tcPr>
          <w:p w14:paraId="26D1606A" w14:textId="4536393D" w:rsidR="00BE5152" w:rsidRPr="002B0247" w:rsidRDefault="006E02FB" w:rsidP="008B1C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BF4701">
              <w:rPr>
                <w:rFonts w:ascii="Verdana" w:hAnsi="Verdana"/>
                <w:sz w:val="18"/>
                <w:szCs w:val="18"/>
              </w:rPr>
              <w:t>Werktuigbouwkundige installaties (W)</w:t>
            </w:r>
          </w:p>
        </w:tc>
      </w:tr>
    </w:tbl>
    <w:p w14:paraId="13B91ACF" w14:textId="77777777" w:rsidR="00E10941" w:rsidRPr="00BD5FCF" w:rsidRDefault="00E10941">
      <w:pPr>
        <w:rPr>
          <w:rFonts w:ascii="Verdana" w:hAnsi="Verdana"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FF5084" w14:paraId="053F4ED6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8EC885A" w14:textId="642B08A3" w:rsidR="00FF5084" w:rsidRPr="002B0247" w:rsidRDefault="00EB51EE" w:rsidP="008B1C06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Cs w:val="0"/>
                <w:sz w:val="18"/>
                <w:szCs w:val="18"/>
              </w:rPr>
              <w:t>Selectiecriteria</w:t>
            </w:r>
            <w:r w:rsidR="00FF5084" w:rsidRPr="002B0247">
              <w:rPr>
                <w:rFonts w:ascii="Verdana" w:hAnsi="Verdana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5097" w:type="dxa"/>
          </w:tcPr>
          <w:p w14:paraId="4537B59E" w14:textId="77777777" w:rsidR="00FF5084" w:rsidRPr="002B0247" w:rsidRDefault="00FF5084" w:rsidP="008B1C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&lt;</w:t>
            </w:r>
            <w:r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markeer met een x</w:t>
            </w:r>
            <w:r w:rsidRPr="002B024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&gt;</w:t>
            </w:r>
          </w:p>
        </w:tc>
      </w:tr>
      <w:tr w:rsidR="00FF5084" w14:paraId="2B9BA13F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B90B426" w14:textId="3E7DD399" w:rsidR="00FF5084" w:rsidRPr="00D20548" w:rsidRDefault="00EB51EE" w:rsidP="008B1C06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A</w:t>
            </w:r>
            <w:r w:rsidR="00312E41" w:rsidRPr="00D20548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– </w:t>
            </w:r>
            <w:r w:rsidR="004500ED" w:rsidRPr="004500ED">
              <w:rPr>
                <w:rFonts w:ascii="Verdana" w:hAnsi="Verdana"/>
                <w:b w:val="0"/>
                <w:bCs w:val="0"/>
                <w:sz w:val="18"/>
                <w:szCs w:val="18"/>
              </w:rPr>
              <w:t>Ervaring met vergelijkbare projecten</w:t>
            </w:r>
          </w:p>
        </w:tc>
        <w:tc>
          <w:tcPr>
            <w:tcW w:w="5097" w:type="dxa"/>
          </w:tcPr>
          <w:p w14:paraId="695BDEA2" w14:textId="77777777" w:rsidR="00FF5084" w:rsidRDefault="00FF5084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478DBF9" w14:textId="77777777" w:rsidR="00FF5084" w:rsidRPr="002B0247" w:rsidRDefault="00FF5084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FF5084" w14:paraId="0E0879C9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04F5EA6" w14:textId="1788260B" w:rsidR="00FF5084" w:rsidRPr="00D20548" w:rsidRDefault="0004085B" w:rsidP="008B1C06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B</w:t>
            </w:r>
            <w:r w:rsidR="00312E41" w:rsidRPr="00D20548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– </w:t>
            </w:r>
            <w:r w:rsidRPr="0004085B">
              <w:rPr>
                <w:rFonts w:ascii="Verdana" w:hAnsi="Verdana"/>
                <w:b w:val="0"/>
                <w:bCs w:val="0"/>
                <w:sz w:val="18"/>
                <w:szCs w:val="18"/>
              </w:rPr>
              <w:t>Technische en functionele complexiteit</w:t>
            </w:r>
          </w:p>
        </w:tc>
        <w:tc>
          <w:tcPr>
            <w:tcW w:w="5097" w:type="dxa"/>
          </w:tcPr>
          <w:p w14:paraId="7FEEA8FE" w14:textId="77777777" w:rsidR="00FF5084" w:rsidRDefault="00FF5084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1D61C4D" w14:textId="77777777" w:rsidR="00FF5084" w:rsidRPr="002B0247" w:rsidRDefault="00FF5084" w:rsidP="008B1C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184F39" w14:paraId="58776733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D8ECE5B" w14:textId="1DFDD5CA" w:rsidR="00184F39" w:rsidRPr="006D1169" w:rsidRDefault="00184F39" w:rsidP="00184F39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D1169">
              <w:rPr>
                <w:rFonts w:ascii="Verdana" w:hAnsi="Verdana"/>
                <w:b w:val="0"/>
                <w:bCs w:val="0"/>
                <w:sz w:val="18"/>
                <w:szCs w:val="18"/>
              </w:rPr>
              <w:t>C - Energie, duurzaamheid en beperking aansluitvermogen</w:t>
            </w:r>
          </w:p>
        </w:tc>
        <w:tc>
          <w:tcPr>
            <w:tcW w:w="5097" w:type="dxa"/>
          </w:tcPr>
          <w:p w14:paraId="3624634E" w14:textId="77777777" w:rsidR="00184F39" w:rsidRDefault="00184F39" w:rsidP="00184F3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2A8F59DE" w14:textId="77777777" w:rsidR="00184F39" w:rsidRPr="002B0247" w:rsidRDefault="00184F39" w:rsidP="00184F3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00EBAB84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A791E" w14:paraId="34814A30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C1F9EFF" w14:textId="24B1F89B" w:rsidR="002A791E" w:rsidRPr="002B0247" w:rsidRDefault="001E45F5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Cs w:val="0"/>
                <w:sz w:val="18"/>
                <w:szCs w:val="18"/>
              </w:rPr>
              <w:t>a</w:t>
            </w:r>
            <w:r w:rsidR="00D50057">
              <w:rPr>
                <w:rFonts w:ascii="Verdana" w:hAnsi="Verdana"/>
                <w:bCs w:val="0"/>
                <w:sz w:val="18"/>
                <w:szCs w:val="18"/>
              </w:rPr>
              <w:t xml:space="preserve">. </w:t>
            </w:r>
            <w:r w:rsidR="003A7422" w:rsidRPr="003A7422">
              <w:rPr>
                <w:rFonts w:ascii="Verdana" w:hAnsi="Verdana"/>
                <w:bCs w:val="0"/>
                <w:sz w:val="18"/>
                <w:szCs w:val="18"/>
              </w:rPr>
              <w:t>Algemene gegevens referentieproject</w:t>
            </w:r>
          </w:p>
        </w:tc>
        <w:tc>
          <w:tcPr>
            <w:tcW w:w="5097" w:type="dxa"/>
          </w:tcPr>
          <w:p w14:paraId="142397C0" w14:textId="77777777" w:rsidR="002A791E" w:rsidRPr="002B0247" w:rsidRDefault="009411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&lt;nummer gevraagde kerncompetentie&gt;</w:t>
            </w:r>
          </w:p>
        </w:tc>
      </w:tr>
      <w:tr w:rsidR="00803CC4" w14:paraId="6E28CD3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F07D812" w14:textId="77777777" w:rsidR="005E140A" w:rsidRDefault="00803CC4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Naam organisatie </w:t>
            </w:r>
          </w:p>
          <w:p w14:paraId="4AF91310" w14:textId="77777777" w:rsidR="00803CC4" w:rsidRPr="005E140A" w:rsidRDefault="00881FD2">
            <w:pPr>
              <w:rPr>
                <w:rFonts w:ascii="Verdana" w:hAnsi="Verdana"/>
                <w:b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5E140A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481371" w:rsidRPr="005E140A">
              <w:rPr>
                <w:rFonts w:ascii="Verdana" w:hAnsi="Verdana"/>
                <w:b w:val="0"/>
                <w:sz w:val="18"/>
                <w:szCs w:val="18"/>
              </w:rPr>
              <w:t>die het referentieproject heeft uitgevoerd</w:t>
            </w:r>
          </w:p>
        </w:tc>
        <w:tc>
          <w:tcPr>
            <w:tcW w:w="5097" w:type="dxa"/>
          </w:tcPr>
          <w:p w14:paraId="505D3590" w14:textId="77777777" w:rsidR="0025483E" w:rsidRPr="002B0247" w:rsidRDefault="0025483E" w:rsidP="0025483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22DCAC9B" w14:textId="77777777" w:rsidR="00803CC4" w:rsidRDefault="00803CC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06D6813E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311B3DA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E557878" w14:textId="77777777" w:rsidR="00330CEC" w:rsidRPr="009547D7" w:rsidRDefault="005F115B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Naam organisatie referentieproject</w:t>
            </w:r>
            <w:r w:rsidR="00881FD2">
              <w:rPr>
                <w:rFonts w:ascii="Verdana" w:hAnsi="Verdana"/>
                <w:bCs w:val="0"/>
                <w:sz w:val="18"/>
                <w:szCs w:val="18"/>
              </w:rPr>
              <w:br/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881FD2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waar het referentieproject is uitgevoerd</w:t>
            </w:r>
          </w:p>
        </w:tc>
        <w:tc>
          <w:tcPr>
            <w:tcW w:w="5097" w:type="dxa"/>
          </w:tcPr>
          <w:p w14:paraId="1FFB6425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A3D9D09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8BE2195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3BA4C41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17FD8F" w14:textId="77777777" w:rsidR="002A791E" w:rsidRPr="009547D7" w:rsidRDefault="00330CEC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Adres </w:t>
            </w:r>
            <w:r w:rsidR="003512E6" w:rsidRPr="009547D7">
              <w:rPr>
                <w:rFonts w:ascii="Verdana" w:hAnsi="Verdana"/>
                <w:bCs w:val="0"/>
                <w:sz w:val="18"/>
                <w:szCs w:val="18"/>
              </w:rPr>
              <w:t>organisatie referentieproject</w:t>
            </w:r>
          </w:p>
        </w:tc>
        <w:tc>
          <w:tcPr>
            <w:tcW w:w="5097" w:type="dxa"/>
          </w:tcPr>
          <w:p w14:paraId="1C67605F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4E8D51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34365CA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4CE23F01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B034155" w14:textId="77777777" w:rsidR="002A791E" w:rsidRPr="009547D7" w:rsidRDefault="007606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Contactpersoon referentieproject</w:t>
            </w:r>
          </w:p>
        </w:tc>
        <w:tc>
          <w:tcPr>
            <w:tcW w:w="5097" w:type="dxa"/>
          </w:tcPr>
          <w:p w14:paraId="06EE1C58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7C213DD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6B80F274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2643947F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E97F4BD" w14:textId="77777777" w:rsidR="002A791E" w:rsidRPr="009547D7" w:rsidRDefault="00E82DDA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Telefoonnummer contactpersoon</w:t>
            </w:r>
            <w:r w:rsidR="00D74084" w:rsidRPr="009547D7">
              <w:rPr>
                <w:rFonts w:ascii="Verdana" w:hAnsi="Verdana"/>
                <w:bCs w:val="0"/>
                <w:sz w:val="18"/>
                <w:szCs w:val="18"/>
              </w:rPr>
              <w:t xml:space="preserve"> referentieproject</w:t>
            </w:r>
          </w:p>
        </w:tc>
        <w:tc>
          <w:tcPr>
            <w:tcW w:w="5097" w:type="dxa"/>
          </w:tcPr>
          <w:p w14:paraId="4694B54D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1FC1F1E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50429B10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74084" w14:paraId="52540C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9A4A442" w14:textId="77777777" w:rsidR="00D74084" w:rsidRPr="009547D7" w:rsidRDefault="00D7408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Emailadres contactpersoon referentieproject</w:t>
            </w:r>
          </w:p>
        </w:tc>
        <w:tc>
          <w:tcPr>
            <w:tcW w:w="5097" w:type="dxa"/>
          </w:tcPr>
          <w:p w14:paraId="0C3E1C78" w14:textId="77777777" w:rsidR="00D74084" w:rsidRPr="002B0247" w:rsidRDefault="00D74084" w:rsidP="00D7408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5D6ECAD" w14:textId="77777777" w:rsidR="00D74084" w:rsidRDefault="00D7408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614294D1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111B4499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693299" w14:textId="77777777" w:rsidR="002A791E" w:rsidRPr="009547D7" w:rsidRDefault="00392685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Uitvoeringsperiode referentieproject</w:t>
            </w:r>
          </w:p>
        </w:tc>
        <w:tc>
          <w:tcPr>
            <w:tcW w:w="5097" w:type="dxa"/>
          </w:tcPr>
          <w:p w14:paraId="47C71A1B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3C4167D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439310B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A7422" w14:paraId="36AF84AA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0AB4AA6" w14:textId="4704962C" w:rsidR="003A7422" w:rsidRPr="009547D7" w:rsidRDefault="00EA2F7C" w:rsidP="003A7422">
            <w:pPr>
              <w:rPr>
                <w:rFonts w:ascii="Verdana" w:hAnsi="Verdana"/>
                <w:sz w:val="18"/>
                <w:szCs w:val="18"/>
              </w:rPr>
            </w:pPr>
            <w:r w:rsidRPr="00EA2F7C">
              <w:rPr>
                <w:rFonts w:ascii="Verdana" w:hAnsi="Verdana"/>
                <w:sz w:val="18"/>
                <w:szCs w:val="18"/>
              </w:rPr>
              <w:t>Datum oplevering</w:t>
            </w:r>
          </w:p>
        </w:tc>
        <w:tc>
          <w:tcPr>
            <w:tcW w:w="5097" w:type="dxa"/>
          </w:tcPr>
          <w:p w14:paraId="765BB158" w14:textId="7145F63C" w:rsidR="003A7422" w:rsidRPr="002B0247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</w:tr>
      <w:tr w:rsidR="003A7422" w14:paraId="4C420377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481ED75" w14:textId="5DFF39FC" w:rsidR="003A7422" w:rsidRPr="009547D7" w:rsidRDefault="00D50057" w:rsidP="003A742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b w:val="0"/>
                <w:bCs w:val="0"/>
              </w:rPr>
              <w:br w:type="page"/>
            </w:r>
            <w:r w:rsidR="003A7422">
              <w:rPr>
                <w:rFonts w:ascii="Verdana" w:hAnsi="Verdana"/>
                <w:sz w:val="18"/>
                <w:szCs w:val="18"/>
              </w:rPr>
              <w:t xml:space="preserve">BVO </w:t>
            </w:r>
            <w:r w:rsidR="003A7422" w:rsidRPr="00A57015">
              <w:rPr>
                <w:rFonts w:ascii="Verdana" w:hAnsi="Verdana"/>
                <w:b w:val="0"/>
                <w:bCs w:val="0"/>
                <w:sz w:val="18"/>
                <w:szCs w:val="18"/>
              </w:rPr>
              <w:t>(m²)</w:t>
            </w:r>
          </w:p>
        </w:tc>
        <w:tc>
          <w:tcPr>
            <w:tcW w:w="5097" w:type="dxa"/>
          </w:tcPr>
          <w:p w14:paraId="577F5DE5" w14:textId="4D650FA9" w:rsidR="003A7422" w:rsidRPr="002B0247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</w:tr>
    </w:tbl>
    <w:p w14:paraId="43E9675A" w14:textId="77777777" w:rsidR="00D50057" w:rsidRDefault="00D50057"/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D50057" w14:paraId="2F97C245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4F79994" w14:textId="44A1952B" w:rsidR="00D50057" w:rsidRPr="006A2EAA" w:rsidRDefault="001E45F5" w:rsidP="003A742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</w:t>
            </w:r>
            <w:r w:rsidR="00D50057">
              <w:rPr>
                <w:rFonts w:ascii="Verdana" w:hAnsi="Verdana"/>
                <w:sz w:val="18"/>
                <w:szCs w:val="18"/>
              </w:rPr>
              <w:t>. O</w:t>
            </w:r>
            <w:r w:rsidR="00D50057" w:rsidRPr="00D50057">
              <w:rPr>
                <w:rFonts w:ascii="Verdana" w:hAnsi="Verdana"/>
                <w:sz w:val="18"/>
                <w:szCs w:val="18"/>
              </w:rPr>
              <w:t>mschrijving van het referentieproject</w:t>
            </w:r>
          </w:p>
        </w:tc>
        <w:tc>
          <w:tcPr>
            <w:tcW w:w="5097" w:type="dxa"/>
          </w:tcPr>
          <w:p w14:paraId="19CB841B" w14:textId="77777777" w:rsidR="00D50057" w:rsidRPr="002B0247" w:rsidRDefault="00D50057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3A7422" w14:paraId="50ABE914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F938492" w14:textId="0CFE6CA8" w:rsidR="003A7422" w:rsidRDefault="003A7422" w:rsidP="003A7422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6A2EAA">
              <w:rPr>
                <w:rFonts w:ascii="Verdana" w:hAnsi="Verdana"/>
                <w:bCs w:val="0"/>
                <w:sz w:val="18"/>
                <w:szCs w:val="18"/>
              </w:rPr>
              <w:t xml:space="preserve">Korte </w:t>
            </w:r>
            <w:r w:rsidR="00D50057" w:rsidRPr="006A2EAA">
              <w:rPr>
                <w:rFonts w:ascii="Verdana" w:hAnsi="Verdana"/>
                <w:bCs w:val="0"/>
                <w:sz w:val="18"/>
                <w:szCs w:val="18"/>
              </w:rPr>
              <w:t>omschrijving van het referentieproject</w:t>
            </w:r>
          </w:p>
          <w:p w14:paraId="5403C9D5" w14:textId="77777777" w:rsidR="003A7422" w:rsidRDefault="003A7422" w:rsidP="003A7422">
            <w:pPr>
              <w:rPr>
                <w:rFonts w:ascii="Verdana" w:hAnsi="Verdana"/>
                <w:sz w:val="18"/>
                <w:szCs w:val="18"/>
              </w:rPr>
            </w:pPr>
            <w:r w:rsidRPr="00122ED8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Beschrijf kort: </w:t>
            </w:r>
          </w:p>
          <w:p w14:paraId="5AE5E1A4" w14:textId="77777777" w:rsidR="003A7422" w:rsidRPr="006B2B83" w:rsidRDefault="003A7422" w:rsidP="003A7422">
            <w:pPr>
              <w:pStyle w:val="Lijstalinea"/>
              <w:numPr>
                <w:ilvl w:val="0"/>
                <w:numId w:val="23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B2B83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het project; </w:t>
            </w:r>
          </w:p>
          <w:p w14:paraId="7CD121C5" w14:textId="77777777" w:rsidR="003A7422" w:rsidRPr="006B2B83" w:rsidRDefault="003A7422" w:rsidP="003A7422">
            <w:pPr>
              <w:pStyle w:val="Lijstalinea"/>
              <w:numPr>
                <w:ilvl w:val="0"/>
                <w:numId w:val="23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B2B83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de rol van de gegadigde; </w:t>
            </w:r>
          </w:p>
          <w:p w14:paraId="2EE0E236" w14:textId="400E39ED" w:rsidR="003A7422" w:rsidRPr="006B2B83" w:rsidRDefault="003A7422" w:rsidP="003A7422">
            <w:pPr>
              <w:pStyle w:val="Lijstalinea"/>
              <w:numPr>
                <w:ilvl w:val="0"/>
                <w:numId w:val="23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B2B83">
              <w:rPr>
                <w:rFonts w:ascii="Verdana" w:hAnsi="Verdana"/>
                <w:b w:val="0"/>
                <w:bCs w:val="0"/>
                <w:sz w:val="18"/>
                <w:szCs w:val="18"/>
              </w:rPr>
              <w:t>de omvang van het project;</w:t>
            </w:r>
          </w:p>
          <w:p w14:paraId="1BE6BCC7" w14:textId="2547A048" w:rsidR="003A7422" w:rsidRPr="006B2B83" w:rsidRDefault="00D21CA5" w:rsidP="003A7422">
            <w:pPr>
              <w:pStyle w:val="Lijstalinea"/>
              <w:numPr>
                <w:ilvl w:val="0"/>
                <w:numId w:val="23"/>
              </w:numPr>
              <w:rPr>
                <w:rFonts w:ascii="Verdana" w:hAnsi="Verdana"/>
                <w:sz w:val="18"/>
                <w:szCs w:val="18"/>
              </w:rPr>
            </w:pPr>
            <w:r w:rsidRPr="00D21CA5">
              <w:rPr>
                <w:rFonts w:ascii="Verdana" w:hAnsi="Verdana"/>
                <w:b w:val="0"/>
                <w:bCs w:val="0"/>
                <w:sz w:val="18"/>
                <w:szCs w:val="18"/>
              </w:rPr>
              <w:t>de belangrijkste werktuigbouwkundige opgave.</w:t>
            </w:r>
          </w:p>
        </w:tc>
        <w:tc>
          <w:tcPr>
            <w:tcW w:w="5097" w:type="dxa"/>
          </w:tcPr>
          <w:p w14:paraId="1170CD67" w14:textId="77777777" w:rsidR="003A7422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DE1ABEB" w14:textId="77777777" w:rsidR="003A7422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2F049867" w14:textId="77777777" w:rsidR="003A7422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5AA279B4" w14:textId="77777777" w:rsidR="003A7422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483DB4A7" w14:textId="77777777" w:rsidR="003A7422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2B84295D" w14:textId="77777777" w:rsidR="003A7422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7DE4E180" w14:textId="161C192C" w:rsidR="003A7422" w:rsidRPr="002B0247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3A7422" w14:paraId="0C6DA1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E234DA3" w14:textId="77777777" w:rsidR="003A7422" w:rsidRDefault="003A7422" w:rsidP="003A7422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Korte omschrijving </w:t>
            </w:r>
            <w:r>
              <w:rPr>
                <w:rFonts w:ascii="Verdana" w:hAnsi="Verdana"/>
                <w:bCs w:val="0"/>
                <w:sz w:val="18"/>
                <w:szCs w:val="18"/>
              </w:rPr>
              <w:t>van de behaalde resultaten</w:t>
            </w:r>
          </w:p>
          <w:p w14:paraId="7160735C" w14:textId="439B024B" w:rsidR="003A7422" w:rsidRPr="006B2B83" w:rsidRDefault="00084864" w:rsidP="003A7422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084864">
              <w:rPr>
                <w:rFonts w:ascii="Verdana" w:hAnsi="Verdana"/>
                <w:b w:val="0"/>
                <w:sz w:val="18"/>
                <w:szCs w:val="18"/>
              </w:rPr>
              <w:lastRenderedPageBreak/>
              <w:t>Beschrijf de daadwerkelijk behaalde resultaten van het referentieproject waaruit blijkt dat aan het gevraagde selectiecriterium is voldaan.</w:t>
            </w:r>
          </w:p>
          <w:p w14:paraId="73D001DF" w14:textId="77777777" w:rsidR="003A7422" w:rsidRPr="00084864" w:rsidRDefault="003A7422" w:rsidP="003A7422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084864">
              <w:rPr>
                <w:rFonts w:ascii="Verdana" w:hAnsi="Verdana"/>
                <w:b w:val="0"/>
                <w:sz w:val="18"/>
                <w:szCs w:val="18"/>
              </w:rPr>
              <w:t>Ga hierbij in op:</w:t>
            </w:r>
          </w:p>
          <w:p w14:paraId="2EF78CD1" w14:textId="77777777" w:rsidR="00084864" w:rsidRPr="00084864" w:rsidRDefault="00084864" w:rsidP="00084864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084864">
              <w:rPr>
                <w:rFonts w:ascii="Verdana" w:hAnsi="Verdana"/>
                <w:b w:val="0"/>
                <w:bCs w:val="0"/>
                <w:sz w:val="18"/>
                <w:szCs w:val="18"/>
              </w:rPr>
              <w:t>de belangrijkste ontwerp- en adviesresultaten;</w:t>
            </w:r>
          </w:p>
          <w:p w14:paraId="69E1F76E" w14:textId="77777777" w:rsidR="00084864" w:rsidRPr="00084864" w:rsidRDefault="00084864" w:rsidP="00084864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084864">
              <w:rPr>
                <w:rFonts w:ascii="Verdana" w:hAnsi="Verdana"/>
                <w:b w:val="0"/>
                <w:bCs w:val="0"/>
                <w:sz w:val="18"/>
                <w:szCs w:val="18"/>
              </w:rPr>
              <w:t>de gerealiseerde kwaliteit en prestaties van de werktuigbouwkundige installaties;</w:t>
            </w:r>
          </w:p>
          <w:p w14:paraId="1CDE1812" w14:textId="77777777" w:rsidR="00084864" w:rsidRPr="00084864" w:rsidRDefault="00084864" w:rsidP="00084864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084864">
              <w:rPr>
                <w:rFonts w:ascii="Verdana" w:hAnsi="Verdana"/>
                <w:b w:val="0"/>
                <w:bCs w:val="0"/>
                <w:sz w:val="18"/>
                <w:szCs w:val="18"/>
              </w:rPr>
              <w:t>de wijze waarop het gevraagde selectiecriterium binnen het project aantoonbaar is toegepast;</w:t>
            </w:r>
          </w:p>
          <w:p w14:paraId="71547579" w14:textId="0F4E2D9A" w:rsidR="003A7422" w:rsidRPr="00084864" w:rsidRDefault="00084864" w:rsidP="00084864">
            <w:pPr>
              <w:pStyle w:val="Lijstalinea"/>
              <w:numPr>
                <w:ilvl w:val="0"/>
                <w:numId w:val="2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084864">
              <w:rPr>
                <w:rFonts w:ascii="Verdana" w:hAnsi="Verdana"/>
                <w:b w:val="0"/>
                <w:bCs w:val="0"/>
                <w:sz w:val="18"/>
                <w:szCs w:val="18"/>
              </w:rPr>
              <w:t>eventuele bijzonderheden ten aanzien van duurzaamheid, energie, exploitatie, logistieke processen, beperking van energiegebruik, beperking van aansluitvermogen, netcongestie, beheerbaarheid, onderhoud en BIM-afstemming (voor zover relevant voor het betreffende selectiecriterium).</w:t>
            </w:r>
          </w:p>
          <w:p w14:paraId="502B98D2" w14:textId="77777777" w:rsidR="003A7422" w:rsidRPr="009547D7" w:rsidRDefault="003A7422" w:rsidP="003A7422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33927F7D" w14:textId="77777777" w:rsidR="003A7422" w:rsidRPr="002B0247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lastRenderedPageBreak/>
              <w:t>&lt;…&gt;</w:t>
            </w:r>
          </w:p>
          <w:p w14:paraId="1631B807" w14:textId="77777777" w:rsidR="003A7422" w:rsidRPr="002B0247" w:rsidRDefault="003A7422" w:rsidP="003A74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6E64F097" w14:textId="672EDF52" w:rsidR="00D90233" w:rsidRDefault="00D90233"/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3A7422" w14:paraId="01D0FE40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916DCD4" w14:textId="4F42CCCC" w:rsidR="003A7422" w:rsidRPr="009547D7" w:rsidRDefault="001E45F5" w:rsidP="003A742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</w:t>
            </w:r>
            <w:r w:rsidR="00D50057">
              <w:rPr>
                <w:rFonts w:ascii="Verdana" w:hAnsi="Verdana"/>
                <w:sz w:val="18"/>
                <w:szCs w:val="18"/>
              </w:rPr>
              <w:t xml:space="preserve">. </w:t>
            </w:r>
            <w:r w:rsidR="003A7422" w:rsidRPr="006A2EAA">
              <w:rPr>
                <w:rFonts w:ascii="Verdana" w:hAnsi="Verdana"/>
                <w:sz w:val="18"/>
                <w:szCs w:val="18"/>
              </w:rPr>
              <w:t xml:space="preserve">Aantoonbaarheid </w:t>
            </w:r>
            <w:r w:rsidR="00327180" w:rsidRPr="00327180">
              <w:rPr>
                <w:rFonts w:ascii="Verdana" w:hAnsi="Verdana"/>
                <w:sz w:val="18"/>
                <w:szCs w:val="18"/>
              </w:rPr>
              <w:t>selectiecriterium</w:t>
            </w:r>
          </w:p>
        </w:tc>
        <w:tc>
          <w:tcPr>
            <w:tcW w:w="5097" w:type="dxa"/>
          </w:tcPr>
          <w:p w14:paraId="0D228EE7" w14:textId="77777777" w:rsidR="003A7422" w:rsidRPr="002B0247" w:rsidRDefault="003A7422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17799" w14:paraId="43688911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F04BFF8" w14:textId="06262736" w:rsidR="00217799" w:rsidRPr="00327180" w:rsidRDefault="00217799" w:rsidP="003A7422">
            <w:pPr>
              <w:rPr>
                <w:rFonts w:ascii="Verdana" w:hAnsi="Verdana"/>
                <w:sz w:val="18"/>
                <w:szCs w:val="18"/>
                <w:highlight w:val="cyan"/>
              </w:rPr>
            </w:pPr>
            <w:r w:rsidRPr="00913B0A">
              <w:rPr>
                <w:rFonts w:ascii="Verdana" w:hAnsi="Verdana"/>
                <w:sz w:val="18"/>
                <w:szCs w:val="18"/>
              </w:rPr>
              <w:t xml:space="preserve">Alleen invullen voor </w:t>
            </w:r>
            <w:r w:rsidR="007C66A3" w:rsidRPr="00913B0A">
              <w:rPr>
                <w:rFonts w:ascii="Verdana" w:hAnsi="Verdana"/>
                <w:sz w:val="18"/>
                <w:szCs w:val="18"/>
              </w:rPr>
              <w:t>Sele</w:t>
            </w:r>
            <w:r w:rsidR="007C66A3" w:rsidRPr="007C66A3">
              <w:rPr>
                <w:rFonts w:ascii="Verdana" w:hAnsi="Verdana"/>
                <w:sz w:val="18"/>
                <w:szCs w:val="18"/>
              </w:rPr>
              <w:t>ctiecriterium A</w:t>
            </w:r>
          </w:p>
        </w:tc>
        <w:tc>
          <w:tcPr>
            <w:tcW w:w="5097" w:type="dxa"/>
          </w:tcPr>
          <w:p w14:paraId="144558B3" w14:textId="4C886F25" w:rsidR="00217799" w:rsidRPr="002B0247" w:rsidRDefault="00B725EC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>
              <w:t>Ervaring met vergelijkbare projecten</w:t>
            </w:r>
          </w:p>
        </w:tc>
      </w:tr>
      <w:tr w:rsidR="0063489C" w14:paraId="026836A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B2E9C42" w14:textId="15E52C57" w:rsidR="0063489C" w:rsidRPr="0063489C" w:rsidRDefault="002C64C7" w:rsidP="00677F19">
            <w:pPr>
              <w:pStyle w:val="Lijstalinea"/>
              <w:numPr>
                <w:ilvl w:val="0"/>
                <w:numId w:val="26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C64C7">
              <w:rPr>
                <w:rFonts w:ascii="Verdana" w:hAnsi="Verdana"/>
                <w:b w:val="0"/>
                <w:bCs w:val="0"/>
                <w:sz w:val="18"/>
                <w:szCs w:val="18"/>
              </w:rPr>
              <w:t>Betreft het een logistiek of industrieel bedrijfscomplex met kantoorfunctie, werkplaats en opslag?</w:t>
            </w:r>
            <w:r w:rsidR="0063489C" w:rsidRPr="0063489C">
              <w:rPr>
                <w:rFonts w:ascii="Verdana" w:hAnsi="Verdana"/>
                <w:b w:val="0"/>
                <w:bCs w:val="0"/>
                <w:sz w:val="18"/>
                <w:szCs w:val="18"/>
              </w:rPr>
              <w:tab/>
            </w:r>
          </w:p>
          <w:p w14:paraId="51874402" w14:textId="77777777" w:rsidR="0063489C" w:rsidRPr="0063489C" w:rsidRDefault="0063489C" w:rsidP="00677F19">
            <w:p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4C3C5AD9" w14:textId="77777777" w:rsidR="0063489C" w:rsidRDefault="0063489C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r>
              <w:rPr>
                <w:rFonts w:ascii="Verdana" w:hAnsi="Verdana"/>
                <w:sz w:val="18"/>
                <w:szCs w:val="18"/>
                <w:highlight w:val="lightGray"/>
              </w:rPr>
              <w:t>Ja / Nee</w:t>
            </w: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&gt;</w:t>
            </w:r>
          </w:p>
          <w:p w14:paraId="4D48F191" w14:textId="77777777" w:rsidR="0063489C" w:rsidRPr="00217799" w:rsidRDefault="0063489C" w:rsidP="003A742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63489C" w14:paraId="3761F10C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50808C5" w14:textId="0C353C5F" w:rsidR="0063489C" w:rsidRPr="0063489C" w:rsidRDefault="002C64C7" w:rsidP="00677F19">
            <w:pPr>
              <w:pStyle w:val="Lijstalinea"/>
              <w:numPr>
                <w:ilvl w:val="0"/>
                <w:numId w:val="26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C64C7">
              <w:rPr>
                <w:rFonts w:ascii="Verdana" w:hAnsi="Verdana"/>
                <w:b w:val="0"/>
                <w:bCs w:val="0"/>
                <w:sz w:val="18"/>
                <w:szCs w:val="18"/>
              </w:rPr>
              <w:t>Betreft het een gemeentewerf?</w:t>
            </w:r>
          </w:p>
        </w:tc>
        <w:tc>
          <w:tcPr>
            <w:tcW w:w="5097" w:type="dxa"/>
          </w:tcPr>
          <w:p w14:paraId="7462B958" w14:textId="77777777" w:rsidR="0063489C" w:rsidRDefault="0063489C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r>
              <w:rPr>
                <w:rFonts w:ascii="Verdana" w:hAnsi="Verdana"/>
                <w:sz w:val="18"/>
                <w:szCs w:val="18"/>
                <w:highlight w:val="lightGray"/>
              </w:rPr>
              <w:t>Ja / Nee</w:t>
            </w: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&gt;</w:t>
            </w:r>
          </w:p>
          <w:p w14:paraId="40452324" w14:textId="77777777" w:rsidR="0063489C" w:rsidRPr="00217799" w:rsidRDefault="0063489C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63489C" w14:paraId="1AE031A9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18E2CA8" w14:textId="3F0C57D7" w:rsidR="0063489C" w:rsidRPr="0063489C" w:rsidRDefault="002C64C7" w:rsidP="00677F19">
            <w:pPr>
              <w:pStyle w:val="Lijstalinea"/>
              <w:numPr>
                <w:ilvl w:val="0"/>
                <w:numId w:val="26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C64C7">
              <w:rPr>
                <w:rFonts w:ascii="Verdana" w:hAnsi="Verdana"/>
                <w:b w:val="0"/>
                <w:bCs w:val="0"/>
                <w:sz w:val="18"/>
                <w:szCs w:val="18"/>
              </w:rPr>
              <w:t>Betreft het een grondstoffenhal (overslag en/of sorteerhal)?</w:t>
            </w:r>
          </w:p>
        </w:tc>
        <w:tc>
          <w:tcPr>
            <w:tcW w:w="5097" w:type="dxa"/>
          </w:tcPr>
          <w:p w14:paraId="0A6D5EA8" w14:textId="77777777" w:rsidR="0063489C" w:rsidRDefault="0063489C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</w:t>
            </w:r>
            <w:r>
              <w:rPr>
                <w:rFonts w:ascii="Verdana" w:hAnsi="Verdana"/>
                <w:sz w:val="18"/>
                <w:szCs w:val="18"/>
                <w:highlight w:val="lightGray"/>
              </w:rPr>
              <w:t>Ja / Nee</w:t>
            </w: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&gt;</w:t>
            </w:r>
          </w:p>
          <w:p w14:paraId="4653E0B4" w14:textId="77777777" w:rsidR="0063489C" w:rsidRPr="00217799" w:rsidRDefault="0063489C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96EDF" w14:paraId="53453A6F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D33A121" w14:textId="77777777" w:rsidR="00296EDF" w:rsidRPr="00296EDF" w:rsidRDefault="00296EDF" w:rsidP="00677F19">
            <w:pPr>
              <w:pStyle w:val="Lijstalinea"/>
              <w:numPr>
                <w:ilvl w:val="0"/>
                <w:numId w:val="26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96EDF">
              <w:rPr>
                <w:rFonts w:ascii="Verdana" w:hAnsi="Verdana"/>
                <w:b w:val="0"/>
                <w:bCs w:val="0"/>
                <w:sz w:val="18"/>
                <w:szCs w:val="18"/>
              </w:rPr>
              <w:t>Toelichting</w:t>
            </w:r>
          </w:p>
          <w:p w14:paraId="6A7FA917" w14:textId="0C0F78FE" w:rsidR="00296EDF" w:rsidRPr="0063489C" w:rsidRDefault="002C64C7" w:rsidP="00C7621A">
            <w:pPr>
              <w:pStyle w:val="Lijstalinea"/>
              <w:ind w:left="452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C64C7">
              <w:rPr>
                <w:rFonts w:ascii="Verdana" w:hAnsi="Verdana"/>
                <w:b w:val="0"/>
                <w:bCs w:val="0"/>
                <w:sz w:val="18"/>
                <w:szCs w:val="18"/>
              </w:rPr>
              <w:t>Beschrijf op welke wijze de referentie voldoet aan het selectiecriterium.</w:t>
            </w:r>
          </w:p>
        </w:tc>
        <w:tc>
          <w:tcPr>
            <w:tcW w:w="5097" w:type="dxa"/>
          </w:tcPr>
          <w:p w14:paraId="5A1F814C" w14:textId="77777777" w:rsidR="00084864" w:rsidRPr="002B0247" w:rsidRDefault="00084864" w:rsidP="0008486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112C5337" w14:textId="77777777" w:rsidR="001E45F5" w:rsidRDefault="001E45F5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30B0A560" w14:textId="77777777" w:rsidR="001E45F5" w:rsidRDefault="001E45F5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3AC301D5" w14:textId="77777777" w:rsidR="001E45F5" w:rsidRDefault="001E45F5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7633B542" w14:textId="77777777" w:rsidR="001E45F5" w:rsidRDefault="001E45F5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5E096C5F" w14:textId="77777777" w:rsidR="001E45F5" w:rsidRDefault="001E45F5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3E86C520" w14:textId="77777777" w:rsidR="001E45F5" w:rsidRPr="002B0247" w:rsidRDefault="001E45F5" w:rsidP="0063489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5BEEF348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1E45F5" w14:paraId="2C4CCC12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AF37F0B" w14:textId="57399CA7" w:rsidR="001E45F5" w:rsidRPr="009547D7" w:rsidRDefault="001E45F5" w:rsidP="008B1C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c. </w:t>
            </w:r>
            <w:r w:rsidRPr="006A2EAA">
              <w:rPr>
                <w:rFonts w:ascii="Verdana" w:hAnsi="Verdana"/>
                <w:sz w:val="18"/>
                <w:szCs w:val="18"/>
              </w:rPr>
              <w:t>A</w:t>
            </w:r>
            <w:r w:rsidR="00913B0A" w:rsidRPr="00913B0A">
              <w:rPr>
                <w:rFonts w:ascii="Verdana" w:hAnsi="Verdana"/>
                <w:sz w:val="18"/>
                <w:szCs w:val="18"/>
              </w:rPr>
              <w:t>antoonbaarheid selectiecriterium</w:t>
            </w:r>
          </w:p>
        </w:tc>
        <w:tc>
          <w:tcPr>
            <w:tcW w:w="5097" w:type="dxa"/>
          </w:tcPr>
          <w:p w14:paraId="6A5DD1F6" w14:textId="77777777" w:rsidR="001E45F5" w:rsidRPr="002B0247" w:rsidRDefault="001E45F5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1E45F5" w14:paraId="423B8482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93D9221" w14:textId="50C17259" w:rsidR="001E45F5" w:rsidRPr="006A2EAA" w:rsidRDefault="00913B0A" w:rsidP="008B1C06">
            <w:pPr>
              <w:rPr>
                <w:rFonts w:ascii="Verdana" w:hAnsi="Verdana"/>
                <w:sz w:val="18"/>
                <w:szCs w:val="18"/>
              </w:rPr>
            </w:pPr>
            <w:r w:rsidRPr="00913B0A">
              <w:rPr>
                <w:rFonts w:ascii="Verdana" w:hAnsi="Verdana"/>
                <w:sz w:val="18"/>
                <w:szCs w:val="18"/>
              </w:rPr>
              <w:t>Alleen invullen voor Selectiecriterium B</w:t>
            </w:r>
          </w:p>
        </w:tc>
        <w:tc>
          <w:tcPr>
            <w:tcW w:w="5097" w:type="dxa"/>
          </w:tcPr>
          <w:p w14:paraId="6A1BA951" w14:textId="7D057238" w:rsidR="001E45F5" w:rsidRPr="002B0247" w:rsidRDefault="00974877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974877">
              <w:rPr>
                <w:rFonts w:ascii="Verdana" w:hAnsi="Verdana"/>
                <w:sz w:val="18"/>
                <w:szCs w:val="18"/>
              </w:rPr>
              <w:t>Technische en functionele complexiteit</w:t>
            </w:r>
          </w:p>
        </w:tc>
      </w:tr>
      <w:tr w:rsidR="004752DD" w14:paraId="196D3560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E6FF04D" w14:textId="64AD98C2" w:rsidR="004752DD" w:rsidRPr="006D2B0F" w:rsidRDefault="00974877" w:rsidP="00677F19">
            <w:pPr>
              <w:pStyle w:val="Lijstalinea"/>
              <w:numPr>
                <w:ilvl w:val="0"/>
                <w:numId w:val="29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974877">
              <w:rPr>
                <w:rFonts w:ascii="Verdana" w:hAnsi="Verdana"/>
                <w:b w:val="0"/>
                <w:bCs w:val="0"/>
                <w:sz w:val="18"/>
                <w:szCs w:val="18"/>
              </w:rPr>
              <w:t>Bedraagt het gebouw minimaal 5.000 m² BVO?</w:t>
            </w:r>
          </w:p>
        </w:tc>
        <w:tc>
          <w:tcPr>
            <w:tcW w:w="5097" w:type="dxa"/>
          </w:tcPr>
          <w:p w14:paraId="17627399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&lt;Ja / Nee&gt;</w:t>
            </w:r>
          </w:p>
          <w:p w14:paraId="36F96A3B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4752DD" w14:paraId="2773E32E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DA5527C" w14:textId="3612C62E" w:rsidR="004752DD" w:rsidRPr="006D2B0F" w:rsidRDefault="00974877" w:rsidP="00677F19">
            <w:pPr>
              <w:pStyle w:val="Lijstalinea"/>
              <w:numPr>
                <w:ilvl w:val="0"/>
                <w:numId w:val="29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974877">
              <w:rPr>
                <w:rFonts w:ascii="Verdana" w:hAnsi="Verdana"/>
                <w:b w:val="0"/>
                <w:bCs w:val="0"/>
                <w:sz w:val="18"/>
                <w:szCs w:val="18"/>
              </w:rPr>
              <w:t>Is sprake van minimaal vier (4) functies en gebruikersgroepen?</w:t>
            </w:r>
            <w:r w:rsidR="006A2CB2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r w:rsidR="006A2CB2" w:rsidRPr="006A2CB2">
              <w:rPr>
                <w:rFonts w:ascii="Verdana" w:hAnsi="Verdana"/>
                <w:b w:val="0"/>
                <w:bCs w:val="0"/>
                <w:sz w:val="18"/>
                <w:szCs w:val="18"/>
              </w:rPr>
              <w:t>Zo ja, welke?</w:t>
            </w:r>
          </w:p>
        </w:tc>
        <w:tc>
          <w:tcPr>
            <w:tcW w:w="5097" w:type="dxa"/>
          </w:tcPr>
          <w:p w14:paraId="1A5A11C7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&lt;Ja / Nee&gt;</w:t>
            </w:r>
          </w:p>
          <w:p w14:paraId="0C68B1A6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4752DD" w14:paraId="067A35CA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3DF2631" w14:textId="2F9BCD17" w:rsidR="004752DD" w:rsidRPr="006D2B0F" w:rsidRDefault="006A2CB2" w:rsidP="00677F19">
            <w:pPr>
              <w:pStyle w:val="Lijstalinea"/>
              <w:numPr>
                <w:ilvl w:val="0"/>
                <w:numId w:val="29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A2CB2">
              <w:rPr>
                <w:rFonts w:ascii="Verdana" w:hAnsi="Verdana"/>
                <w:b w:val="0"/>
                <w:bCs w:val="0"/>
                <w:sz w:val="18"/>
                <w:szCs w:val="18"/>
              </w:rPr>
              <w:t>Is sprake van minimaal vijf (5) functies en gebruikersgroepen?</w:t>
            </w: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r w:rsidRPr="006A2CB2">
              <w:rPr>
                <w:rFonts w:ascii="Verdana" w:hAnsi="Verdana"/>
                <w:b w:val="0"/>
                <w:bCs w:val="0"/>
                <w:sz w:val="18"/>
                <w:szCs w:val="18"/>
              </w:rPr>
              <w:t>Zo ja, welke?</w:t>
            </w:r>
          </w:p>
        </w:tc>
        <w:tc>
          <w:tcPr>
            <w:tcW w:w="5097" w:type="dxa"/>
          </w:tcPr>
          <w:p w14:paraId="42C8EE68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&lt;Ja / Nee&gt;</w:t>
            </w:r>
          </w:p>
          <w:p w14:paraId="316EE5FF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4752DD" w14:paraId="6CB89BBC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96E4B2B" w14:textId="44B69B62" w:rsidR="004752DD" w:rsidRPr="006D2B0F" w:rsidRDefault="006A2CB2" w:rsidP="00677F19">
            <w:pPr>
              <w:pStyle w:val="Lijstalinea"/>
              <w:numPr>
                <w:ilvl w:val="0"/>
                <w:numId w:val="29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A2CB2">
              <w:rPr>
                <w:rFonts w:ascii="Verdana" w:hAnsi="Verdana"/>
                <w:b w:val="0"/>
                <w:bCs w:val="0"/>
                <w:sz w:val="18"/>
                <w:szCs w:val="18"/>
              </w:rPr>
              <w:t>Zijn aantoonbaar gescheiden logistieke stromen aanwezig waarop de installaties zijn afgestemd?</w:t>
            </w:r>
          </w:p>
        </w:tc>
        <w:tc>
          <w:tcPr>
            <w:tcW w:w="5097" w:type="dxa"/>
          </w:tcPr>
          <w:p w14:paraId="374680B8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&lt;Ja / Nee&gt;</w:t>
            </w:r>
          </w:p>
          <w:p w14:paraId="26C4F35A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4752DD" w14:paraId="3587B8F0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13B658D" w14:textId="262E2875" w:rsidR="004752DD" w:rsidRPr="006D2B0F" w:rsidRDefault="00272FB1" w:rsidP="00677F19">
            <w:pPr>
              <w:pStyle w:val="Lijstalinea"/>
              <w:numPr>
                <w:ilvl w:val="0"/>
                <w:numId w:val="29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72FB1">
              <w:rPr>
                <w:rFonts w:ascii="Verdana" w:hAnsi="Verdana"/>
                <w:b w:val="0"/>
                <w:bCs w:val="0"/>
                <w:sz w:val="18"/>
                <w:szCs w:val="18"/>
              </w:rPr>
              <w:t>Zijn de installaties afgestemd op gebruiksprocessen zoals werkplaats, logistiek en opslag?</w:t>
            </w:r>
          </w:p>
        </w:tc>
        <w:tc>
          <w:tcPr>
            <w:tcW w:w="5097" w:type="dxa"/>
          </w:tcPr>
          <w:p w14:paraId="0866BEC4" w14:textId="77777777" w:rsidR="00E12B25" w:rsidRPr="006D2B0F" w:rsidRDefault="00E12B25" w:rsidP="00E12B2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&lt;Ja / Nee&gt;</w:t>
            </w:r>
          </w:p>
          <w:p w14:paraId="25A49227" w14:textId="77777777" w:rsidR="004752DD" w:rsidRPr="006D2B0F" w:rsidRDefault="004752DD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E12B25" w14:paraId="276762F9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97BB380" w14:textId="5D867803" w:rsidR="00E12B25" w:rsidRPr="006D2B0F" w:rsidRDefault="00272FB1" w:rsidP="00677F19">
            <w:pPr>
              <w:pStyle w:val="Lijstalinea"/>
              <w:numPr>
                <w:ilvl w:val="0"/>
                <w:numId w:val="29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72FB1">
              <w:rPr>
                <w:rFonts w:ascii="Verdana" w:hAnsi="Verdana"/>
                <w:b w:val="0"/>
                <w:bCs w:val="0"/>
                <w:sz w:val="18"/>
                <w:szCs w:val="18"/>
              </w:rPr>
              <w:lastRenderedPageBreak/>
              <w:t>Is sprake van integrale afstemming tussen gebouw, terrein en installaties?</w:t>
            </w:r>
          </w:p>
        </w:tc>
        <w:tc>
          <w:tcPr>
            <w:tcW w:w="5097" w:type="dxa"/>
          </w:tcPr>
          <w:p w14:paraId="6D011D66" w14:textId="77777777" w:rsidR="00E12B25" w:rsidRPr="006D2B0F" w:rsidRDefault="00E12B25" w:rsidP="00E12B2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&lt;Ja / Nee&gt;</w:t>
            </w:r>
          </w:p>
          <w:p w14:paraId="09A2035B" w14:textId="77777777" w:rsidR="00E12B25" w:rsidRPr="006D2B0F" w:rsidRDefault="00E12B25" w:rsidP="004752D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1E45F5" w14:paraId="1C977B74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E83D612" w14:textId="77777777" w:rsidR="001E45F5" w:rsidRPr="006D2B0F" w:rsidRDefault="001E45F5" w:rsidP="00677F19">
            <w:pPr>
              <w:pStyle w:val="Lijstalinea"/>
              <w:numPr>
                <w:ilvl w:val="0"/>
                <w:numId w:val="29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D2B0F">
              <w:rPr>
                <w:rFonts w:ascii="Verdana" w:hAnsi="Verdana"/>
                <w:b w:val="0"/>
                <w:bCs w:val="0"/>
                <w:sz w:val="18"/>
                <w:szCs w:val="18"/>
              </w:rPr>
              <w:t>Toelichting</w:t>
            </w:r>
          </w:p>
          <w:p w14:paraId="52B8661A" w14:textId="009A40A5" w:rsidR="001E45F5" w:rsidRPr="006D2B0F" w:rsidRDefault="00272FB1" w:rsidP="00C7621A">
            <w:pPr>
              <w:pStyle w:val="Lijstalinea"/>
              <w:ind w:left="452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72FB1">
              <w:rPr>
                <w:rFonts w:ascii="Verdana" w:hAnsi="Verdana"/>
                <w:b w:val="0"/>
                <w:bCs w:val="0"/>
                <w:sz w:val="18"/>
                <w:szCs w:val="18"/>
              </w:rPr>
              <w:t>Beschrijf op welke wijze de referentie voldoet aan het selectiecriterium.</w:t>
            </w:r>
          </w:p>
        </w:tc>
        <w:tc>
          <w:tcPr>
            <w:tcW w:w="5097" w:type="dxa"/>
          </w:tcPr>
          <w:p w14:paraId="12F4A04F" w14:textId="77777777" w:rsidR="00084864" w:rsidRPr="002B0247" w:rsidRDefault="00084864" w:rsidP="0008486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3D18E5D" w14:textId="77777777" w:rsidR="006C3E88" w:rsidRDefault="006C3E88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55BB074C" w14:textId="77777777" w:rsidR="006C3E88" w:rsidRDefault="006C3E88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2799457D" w14:textId="77777777" w:rsidR="006C3E88" w:rsidRDefault="006C3E88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0731CD23" w14:textId="77777777" w:rsidR="006C3E88" w:rsidRPr="006D2B0F" w:rsidRDefault="006C3E88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51F68FB2" w14:textId="77777777" w:rsidR="001E45F5" w:rsidRDefault="001E45F5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72FB1" w14:paraId="77D5AB1F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44E3985" w14:textId="77777777" w:rsidR="00272FB1" w:rsidRPr="009547D7" w:rsidRDefault="00272FB1" w:rsidP="008B1C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c. </w:t>
            </w:r>
            <w:r w:rsidRPr="006A2EAA">
              <w:rPr>
                <w:rFonts w:ascii="Verdana" w:hAnsi="Verdana"/>
                <w:sz w:val="18"/>
                <w:szCs w:val="18"/>
              </w:rPr>
              <w:t>A</w:t>
            </w:r>
            <w:r w:rsidRPr="00913B0A">
              <w:rPr>
                <w:rFonts w:ascii="Verdana" w:hAnsi="Verdana"/>
                <w:sz w:val="18"/>
                <w:szCs w:val="18"/>
              </w:rPr>
              <w:t>antoonbaarheid selectiecriterium</w:t>
            </w:r>
          </w:p>
        </w:tc>
        <w:tc>
          <w:tcPr>
            <w:tcW w:w="5097" w:type="dxa"/>
          </w:tcPr>
          <w:p w14:paraId="4801603C" w14:textId="77777777" w:rsidR="00272FB1" w:rsidRPr="002B0247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72FB1" w14:paraId="7D64B7CA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B12AF7C" w14:textId="2A96BAE6" w:rsidR="00272FB1" w:rsidRPr="006A2EAA" w:rsidRDefault="00272FB1" w:rsidP="008B1C06">
            <w:pPr>
              <w:rPr>
                <w:rFonts w:ascii="Verdana" w:hAnsi="Verdana"/>
                <w:sz w:val="18"/>
                <w:szCs w:val="18"/>
              </w:rPr>
            </w:pPr>
            <w:r w:rsidRPr="00913B0A">
              <w:rPr>
                <w:rFonts w:ascii="Verdana" w:hAnsi="Verdana"/>
                <w:sz w:val="18"/>
                <w:szCs w:val="18"/>
              </w:rPr>
              <w:t xml:space="preserve">Alleen invullen voor Selectiecriterium </w:t>
            </w:r>
            <w:r>
              <w:rPr>
                <w:rFonts w:ascii="Verdana" w:hAnsi="Verdana"/>
                <w:sz w:val="18"/>
                <w:szCs w:val="18"/>
              </w:rPr>
              <w:t>C</w:t>
            </w:r>
          </w:p>
        </w:tc>
        <w:tc>
          <w:tcPr>
            <w:tcW w:w="5097" w:type="dxa"/>
          </w:tcPr>
          <w:p w14:paraId="76E2FF2F" w14:textId="35F93CD3" w:rsidR="00272FB1" w:rsidRPr="002B0247" w:rsidRDefault="005151B8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5151B8">
              <w:rPr>
                <w:rFonts w:ascii="Verdana" w:hAnsi="Verdana"/>
                <w:sz w:val="18"/>
                <w:szCs w:val="18"/>
              </w:rPr>
              <w:t>Energie, duurzaamheid en beperking aansluitvermogen</w:t>
            </w:r>
          </w:p>
        </w:tc>
      </w:tr>
      <w:tr w:rsidR="00272FB1" w14:paraId="54AF09D2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BEBBB31" w14:textId="36B24777" w:rsidR="00272FB1" w:rsidRPr="006D2B0F" w:rsidRDefault="005151B8" w:rsidP="005151B8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5151B8">
              <w:rPr>
                <w:rFonts w:ascii="Verdana" w:hAnsi="Verdana"/>
                <w:b w:val="0"/>
                <w:bCs w:val="0"/>
                <w:sz w:val="18"/>
                <w:szCs w:val="18"/>
              </w:rPr>
              <w:t>Zijn energieprestatie en duurzaamheid een wezenlijk onderdeel van de adviesopgave geweest?</w:t>
            </w:r>
          </w:p>
        </w:tc>
        <w:tc>
          <w:tcPr>
            <w:tcW w:w="5097" w:type="dxa"/>
          </w:tcPr>
          <w:p w14:paraId="3D79158D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&lt;Ja / Nee&gt;</w:t>
            </w:r>
          </w:p>
          <w:p w14:paraId="693C9863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72FB1" w14:paraId="1461618E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A18A0CB" w14:textId="1B6CA84E" w:rsidR="00272FB1" w:rsidRPr="006D2B0F" w:rsidRDefault="005151B8" w:rsidP="00272FB1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5151B8">
              <w:rPr>
                <w:rFonts w:ascii="Verdana" w:hAnsi="Verdana"/>
                <w:b w:val="0"/>
                <w:bCs w:val="0"/>
                <w:sz w:val="18"/>
                <w:szCs w:val="18"/>
              </w:rPr>
              <w:t>Is een gebouwbeheersysteem (GBS) toegepast?</w:t>
            </w:r>
          </w:p>
        </w:tc>
        <w:tc>
          <w:tcPr>
            <w:tcW w:w="5097" w:type="dxa"/>
          </w:tcPr>
          <w:p w14:paraId="7DDD6DF9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&lt;Ja / Nee&gt;</w:t>
            </w:r>
          </w:p>
          <w:p w14:paraId="32D0EEAE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72FB1" w14:paraId="0E4273CE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6E83DFA" w14:textId="7E16F7AB" w:rsidR="00272FB1" w:rsidRPr="006D2B0F" w:rsidRDefault="00B81EBD" w:rsidP="00272FB1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B81EBD">
              <w:rPr>
                <w:rFonts w:ascii="Verdana" w:hAnsi="Verdana"/>
                <w:b w:val="0"/>
                <w:bCs w:val="0"/>
                <w:sz w:val="18"/>
                <w:szCs w:val="18"/>
              </w:rPr>
              <w:t>Zijn energiezuinige installaties toegepast die de energiebehoefte aantoonbaar beperken?</w:t>
            </w:r>
          </w:p>
        </w:tc>
        <w:tc>
          <w:tcPr>
            <w:tcW w:w="5097" w:type="dxa"/>
          </w:tcPr>
          <w:p w14:paraId="469EA544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&lt;Ja / Nee&gt;</w:t>
            </w:r>
          </w:p>
          <w:p w14:paraId="4F370EDF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72FB1" w14:paraId="4E86568D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66163CE" w14:textId="79A1972C" w:rsidR="00272FB1" w:rsidRPr="006D2B0F" w:rsidRDefault="00B81EBD" w:rsidP="00272FB1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B81EBD">
              <w:rPr>
                <w:rFonts w:ascii="Verdana" w:hAnsi="Verdana"/>
                <w:b w:val="0"/>
                <w:bCs w:val="0"/>
                <w:sz w:val="18"/>
                <w:szCs w:val="18"/>
              </w:rPr>
              <w:t>Is een gesloten bodemenergiesysteem (GBES) toegepast?</w:t>
            </w:r>
          </w:p>
        </w:tc>
        <w:tc>
          <w:tcPr>
            <w:tcW w:w="5097" w:type="dxa"/>
          </w:tcPr>
          <w:p w14:paraId="013E91A2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&lt;Ja / Nee&gt;</w:t>
            </w:r>
          </w:p>
          <w:p w14:paraId="5865A561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72FB1" w14:paraId="07AAB13B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2B33C23" w14:textId="56FFDE75" w:rsidR="00272FB1" w:rsidRPr="006D2B0F" w:rsidRDefault="00B81EBD" w:rsidP="00272FB1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B81EBD">
              <w:rPr>
                <w:rFonts w:ascii="Verdana" w:hAnsi="Verdana"/>
                <w:b w:val="0"/>
                <w:bCs w:val="0"/>
                <w:sz w:val="18"/>
                <w:szCs w:val="18"/>
              </w:rPr>
              <w:t>Zijn maatregelen toegepast ter beperking van watergebruik?</w:t>
            </w:r>
          </w:p>
        </w:tc>
        <w:tc>
          <w:tcPr>
            <w:tcW w:w="5097" w:type="dxa"/>
          </w:tcPr>
          <w:p w14:paraId="0116C730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&lt;Ja / Nee&gt;</w:t>
            </w:r>
          </w:p>
          <w:p w14:paraId="61E41FF4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72FB1" w14:paraId="475E6C97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A5DDE5B" w14:textId="16203365" w:rsidR="00272FB1" w:rsidRPr="006D2B0F" w:rsidRDefault="00B81EBD" w:rsidP="00272FB1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B81EBD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Zijn keuzes gemaakt op basis van TCO (Total </w:t>
            </w:r>
            <w:proofErr w:type="spellStart"/>
            <w:r w:rsidRPr="00B81EBD">
              <w:rPr>
                <w:rFonts w:ascii="Verdana" w:hAnsi="Verdana"/>
                <w:b w:val="0"/>
                <w:bCs w:val="0"/>
                <w:sz w:val="18"/>
                <w:szCs w:val="18"/>
              </w:rPr>
              <w:t>Cost</w:t>
            </w:r>
            <w:proofErr w:type="spellEnd"/>
            <w:r w:rsidRPr="00B81EBD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of </w:t>
            </w:r>
            <w:proofErr w:type="spellStart"/>
            <w:r w:rsidRPr="00B81EBD">
              <w:rPr>
                <w:rFonts w:ascii="Verdana" w:hAnsi="Verdana"/>
                <w:b w:val="0"/>
                <w:bCs w:val="0"/>
                <w:sz w:val="18"/>
                <w:szCs w:val="18"/>
              </w:rPr>
              <w:t>Ownership</w:t>
            </w:r>
            <w:proofErr w:type="spellEnd"/>
            <w:r w:rsidRPr="00B81EBD">
              <w:rPr>
                <w:rFonts w:ascii="Verdana" w:hAnsi="Verdana"/>
                <w:b w:val="0"/>
                <w:bCs w:val="0"/>
                <w:sz w:val="18"/>
                <w:szCs w:val="18"/>
              </w:rPr>
              <w:t>)?</w:t>
            </w:r>
          </w:p>
        </w:tc>
        <w:tc>
          <w:tcPr>
            <w:tcW w:w="5097" w:type="dxa"/>
          </w:tcPr>
          <w:p w14:paraId="3E280C32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&lt;Ja / Nee&gt;</w:t>
            </w:r>
          </w:p>
          <w:p w14:paraId="2168AA6A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4979BD" w14:paraId="03E0D5AB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D6C68BA" w14:textId="5A34A3CF" w:rsidR="004979BD" w:rsidRPr="004979BD" w:rsidRDefault="004979BD" w:rsidP="004979BD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4979BD">
              <w:rPr>
                <w:rFonts w:ascii="Verdana" w:hAnsi="Verdana"/>
                <w:b w:val="0"/>
                <w:bCs w:val="0"/>
                <w:sz w:val="18"/>
                <w:szCs w:val="18"/>
              </w:rPr>
              <w:t>Was sprake van beperking van aansluitvermogen?</w:t>
            </w:r>
          </w:p>
        </w:tc>
        <w:tc>
          <w:tcPr>
            <w:tcW w:w="5097" w:type="dxa"/>
          </w:tcPr>
          <w:p w14:paraId="2B5CFA54" w14:textId="77777777" w:rsidR="004979BD" w:rsidRPr="006D2B0F" w:rsidRDefault="004979BD" w:rsidP="004979B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&lt;Ja / Nee&gt;</w:t>
            </w:r>
          </w:p>
          <w:p w14:paraId="22FAA035" w14:textId="77777777" w:rsidR="004979BD" w:rsidRPr="006D2B0F" w:rsidRDefault="004979BD" w:rsidP="004979B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4979BD" w14:paraId="4972945E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23B258A" w14:textId="201C7CA1" w:rsidR="004979BD" w:rsidRPr="004979BD" w:rsidRDefault="004979BD" w:rsidP="004979BD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4979BD">
              <w:rPr>
                <w:rFonts w:ascii="Verdana" w:hAnsi="Verdana"/>
                <w:b w:val="0"/>
                <w:bCs w:val="0"/>
                <w:sz w:val="18"/>
                <w:szCs w:val="18"/>
              </w:rPr>
              <w:t>Was sprake van netcongestie of beperkte netcapaciteit?</w:t>
            </w:r>
          </w:p>
        </w:tc>
        <w:tc>
          <w:tcPr>
            <w:tcW w:w="5097" w:type="dxa"/>
          </w:tcPr>
          <w:p w14:paraId="28FC3A90" w14:textId="77777777" w:rsidR="004979BD" w:rsidRPr="006D2B0F" w:rsidRDefault="004979BD" w:rsidP="004979B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&lt;Ja / Nee&gt;</w:t>
            </w:r>
          </w:p>
          <w:p w14:paraId="421C0EDA" w14:textId="77777777" w:rsidR="004979BD" w:rsidRPr="006D2B0F" w:rsidRDefault="004979BD" w:rsidP="004979B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4979BD" w14:paraId="42ADBDB0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80049E5" w14:textId="5D62EB53" w:rsidR="004979BD" w:rsidRPr="004979BD" w:rsidRDefault="004979BD" w:rsidP="004979BD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4979BD">
              <w:rPr>
                <w:rFonts w:ascii="Verdana" w:hAnsi="Verdana"/>
                <w:b w:val="0"/>
                <w:bCs w:val="0"/>
                <w:sz w:val="18"/>
                <w:szCs w:val="18"/>
              </w:rPr>
              <w:t>Was sprake van energieopwekking en/of energieopslag?</w:t>
            </w:r>
          </w:p>
        </w:tc>
        <w:tc>
          <w:tcPr>
            <w:tcW w:w="5097" w:type="dxa"/>
          </w:tcPr>
          <w:p w14:paraId="6F5F7C2E" w14:textId="77777777" w:rsidR="004979BD" w:rsidRPr="006D2B0F" w:rsidRDefault="004979BD" w:rsidP="004979B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&lt;Ja / Nee&gt;</w:t>
            </w:r>
          </w:p>
          <w:p w14:paraId="1E1FBD4C" w14:textId="77777777" w:rsidR="004979BD" w:rsidRPr="006D2B0F" w:rsidRDefault="004979BD" w:rsidP="004979B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A6056A" w14:paraId="74DBD1AB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ADE2B69" w14:textId="77777777" w:rsidR="00A6056A" w:rsidRPr="00A6056A" w:rsidRDefault="00A6056A" w:rsidP="00A6056A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A6056A">
              <w:rPr>
                <w:rFonts w:ascii="Verdana" w:hAnsi="Verdana"/>
                <w:b w:val="0"/>
                <w:bCs w:val="0"/>
                <w:sz w:val="18"/>
                <w:szCs w:val="18"/>
              </w:rPr>
              <w:t>Nadere toelichting energieconcept (indien van toepassing)</w:t>
            </w:r>
          </w:p>
          <w:p w14:paraId="1928D375" w14:textId="77777777" w:rsidR="00A6056A" w:rsidRPr="00A6056A" w:rsidRDefault="00A6056A" w:rsidP="00A6056A">
            <w:pPr>
              <w:pStyle w:val="Lijstalinea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A6056A">
              <w:rPr>
                <w:rFonts w:ascii="Verdana" w:hAnsi="Verdana"/>
                <w:b w:val="0"/>
                <w:bCs w:val="0"/>
                <w:sz w:val="18"/>
                <w:szCs w:val="18"/>
              </w:rPr>
              <w:t>Beschrijf kort:</w:t>
            </w:r>
          </w:p>
          <w:p w14:paraId="47569FBB" w14:textId="77777777" w:rsidR="00A6056A" w:rsidRPr="00A6056A" w:rsidRDefault="00A6056A" w:rsidP="00A6056A">
            <w:pPr>
              <w:pStyle w:val="Lijstalinea"/>
              <w:numPr>
                <w:ilvl w:val="0"/>
                <w:numId w:val="3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A6056A">
              <w:rPr>
                <w:rFonts w:ascii="Verdana" w:hAnsi="Verdana"/>
                <w:b w:val="0"/>
                <w:bCs w:val="0"/>
                <w:sz w:val="18"/>
                <w:szCs w:val="18"/>
              </w:rPr>
              <w:t>de toegepaste maatregelen ter beperking van energiegebruik;</w:t>
            </w:r>
          </w:p>
          <w:p w14:paraId="613A9C2D" w14:textId="77777777" w:rsidR="00A6056A" w:rsidRPr="00A6056A" w:rsidRDefault="00A6056A" w:rsidP="00A6056A">
            <w:pPr>
              <w:pStyle w:val="Lijstalinea"/>
              <w:numPr>
                <w:ilvl w:val="0"/>
                <w:numId w:val="3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A6056A">
              <w:rPr>
                <w:rFonts w:ascii="Verdana" w:hAnsi="Verdana"/>
                <w:b w:val="0"/>
                <w:bCs w:val="0"/>
                <w:sz w:val="18"/>
                <w:szCs w:val="18"/>
              </w:rPr>
              <w:t>de wijze waarop rekening is gehouden met beperking van aansluitvermogen en/of netcongestie;</w:t>
            </w:r>
          </w:p>
          <w:p w14:paraId="208662FC" w14:textId="77777777" w:rsidR="00A6056A" w:rsidRPr="00A6056A" w:rsidRDefault="00A6056A" w:rsidP="00A6056A">
            <w:pPr>
              <w:pStyle w:val="Lijstalinea"/>
              <w:numPr>
                <w:ilvl w:val="0"/>
                <w:numId w:val="3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A6056A">
              <w:rPr>
                <w:rFonts w:ascii="Verdana" w:hAnsi="Verdana"/>
                <w:b w:val="0"/>
                <w:bCs w:val="0"/>
                <w:sz w:val="18"/>
                <w:szCs w:val="18"/>
              </w:rPr>
              <w:t>de toepassing van energieopwekking en/of energieopslag;</w:t>
            </w:r>
          </w:p>
          <w:p w14:paraId="5E9021F4" w14:textId="77777777" w:rsidR="00A6056A" w:rsidRPr="00A6056A" w:rsidRDefault="00A6056A" w:rsidP="00A6056A">
            <w:pPr>
              <w:pStyle w:val="Lijstalinea"/>
              <w:numPr>
                <w:ilvl w:val="0"/>
                <w:numId w:val="3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A6056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de wijze waarop keuzes zijn gemaakt op basis van Total </w:t>
            </w:r>
            <w:proofErr w:type="spellStart"/>
            <w:r w:rsidRPr="00A6056A">
              <w:rPr>
                <w:rFonts w:ascii="Verdana" w:hAnsi="Verdana"/>
                <w:b w:val="0"/>
                <w:bCs w:val="0"/>
                <w:sz w:val="18"/>
                <w:szCs w:val="18"/>
              </w:rPr>
              <w:t>Cost</w:t>
            </w:r>
            <w:proofErr w:type="spellEnd"/>
            <w:r w:rsidRPr="00A6056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of </w:t>
            </w:r>
            <w:proofErr w:type="spellStart"/>
            <w:r w:rsidRPr="00A6056A">
              <w:rPr>
                <w:rFonts w:ascii="Verdana" w:hAnsi="Verdana"/>
                <w:b w:val="0"/>
                <w:bCs w:val="0"/>
                <w:sz w:val="18"/>
                <w:szCs w:val="18"/>
              </w:rPr>
              <w:t>Ownership</w:t>
            </w:r>
            <w:proofErr w:type="spellEnd"/>
            <w:r w:rsidRPr="00A6056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(TCO);</w:t>
            </w:r>
          </w:p>
          <w:p w14:paraId="315ACAB8" w14:textId="5A73879F" w:rsidR="00A6056A" w:rsidRPr="004979BD" w:rsidRDefault="00A6056A" w:rsidP="00A6056A">
            <w:pPr>
              <w:pStyle w:val="Lijstalinea"/>
              <w:numPr>
                <w:ilvl w:val="0"/>
                <w:numId w:val="32"/>
              </w:num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A6056A">
              <w:rPr>
                <w:rFonts w:ascii="Verdana" w:hAnsi="Verdana"/>
                <w:b w:val="0"/>
                <w:bCs w:val="0"/>
                <w:sz w:val="18"/>
                <w:szCs w:val="18"/>
              </w:rPr>
              <w:t>de gerealiseerde meerwaarde voor exploitatie, beheer en duurzaamheid.</w:t>
            </w:r>
          </w:p>
        </w:tc>
        <w:tc>
          <w:tcPr>
            <w:tcW w:w="5097" w:type="dxa"/>
          </w:tcPr>
          <w:p w14:paraId="3133F9EE" w14:textId="77777777" w:rsidR="00084864" w:rsidRPr="002B0247" w:rsidRDefault="00084864" w:rsidP="0008486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31FC52C" w14:textId="77777777" w:rsidR="00A6056A" w:rsidRPr="006D2B0F" w:rsidRDefault="00A6056A" w:rsidP="004979B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72FB1" w14:paraId="31039450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C78ACA8" w14:textId="77777777" w:rsidR="00272FB1" w:rsidRPr="006D2B0F" w:rsidRDefault="00272FB1" w:rsidP="00A6056A">
            <w:pPr>
              <w:pStyle w:val="Lijstalinea"/>
              <w:numPr>
                <w:ilvl w:val="0"/>
                <w:numId w:val="30"/>
              </w:numPr>
              <w:ind w:left="452" w:hanging="283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D2B0F">
              <w:rPr>
                <w:rFonts w:ascii="Verdana" w:hAnsi="Verdana"/>
                <w:b w:val="0"/>
                <w:bCs w:val="0"/>
                <w:sz w:val="18"/>
                <w:szCs w:val="18"/>
              </w:rPr>
              <w:t>Toelichting</w:t>
            </w:r>
          </w:p>
          <w:p w14:paraId="0C846DAB" w14:textId="77777777" w:rsidR="00272FB1" w:rsidRPr="006D2B0F" w:rsidRDefault="00272FB1" w:rsidP="00A6056A">
            <w:pPr>
              <w:pStyle w:val="Lijstalinea"/>
              <w:ind w:left="452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272FB1">
              <w:rPr>
                <w:rFonts w:ascii="Verdana" w:hAnsi="Verdana"/>
                <w:b w:val="0"/>
                <w:bCs w:val="0"/>
                <w:sz w:val="18"/>
                <w:szCs w:val="18"/>
              </w:rPr>
              <w:t>Beschrijf op welke wijze de referentie voldoet aan het selectiecriterium.</w:t>
            </w:r>
          </w:p>
        </w:tc>
        <w:tc>
          <w:tcPr>
            <w:tcW w:w="5097" w:type="dxa"/>
          </w:tcPr>
          <w:p w14:paraId="75A37FC6" w14:textId="77777777" w:rsidR="00084864" w:rsidRPr="002B0247" w:rsidRDefault="00084864" w:rsidP="0008486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1607E1E9" w14:textId="77777777" w:rsidR="00272FB1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29AE1EB2" w14:textId="77777777" w:rsidR="00084864" w:rsidRDefault="00084864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08BCCA56" w14:textId="77777777" w:rsidR="00272FB1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4DAAEAEE" w14:textId="77777777" w:rsidR="00272FB1" w:rsidRPr="006D2B0F" w:rsidRDefault="00272FB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3B62B131" w14:textId="77777777" w:rsidR="00272FB1" w:rsidRDefault="00272FB1">
      <w:pPr>
        <w:rPr>
          <w:rFonts w:ascii="Verdana" w:hAnsi="Verdana"/>
          <w:b/>
          <w:sz w:val="18"/>
          <w:szCs w:val="18"/>
        </w:rPr>
      </w:pPr>
    </w:p>
    <w:p w14:paraId="795C88E3" w14:textId="77777777" w:rsidR="002E4651" w:rsidRDefault="002E4651">
      <w:pPr>
        <w:rPr>
          <w:rFonts w:ascii="Verdana" w:hAnsi="Verdana"/>
          <w:b/>
          <w:sz w:val="18"/>
          <w:szCs w:val="18"/>
        </w:rPr>
      </w:pPr>
    </w:p>
    <w:p w14:paraId="087FC6D5" w14:textId="77777777" w:rsidR="002E4651" w:rsidRDefault="002E4651">
      <w:pPr>
        <w:rPr>
          <w:rFonts w:ascii="Verdana" w:hAnsi="Verdana"/>
          <w:b/>
          <w:sz w:val="18"/>
          <w:szCs w:val="18"/>
        </w:rPr>
      </w:pPr>
    </w:p>
    <w:p w14:paraId="57E6E1BE" w14:textId="77777777" w:rsidR="002E4651" w:rsidRDefault="002E4651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E4651" w14:paraId="34C1E0F3" w14:textId="77777777" w:rsidTr="001177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672E698" w14:textId="77777777" w:rsidR="002E4651" w:rsidRPr="009547D7" w:rsidRDefault="002E4651" w:rsidP="001177A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 xml:space="preserve">d. </w:t>
            </w:r>
            <w:r w:rsidRPr="006A2EAA">
              <w:rPr>
                <w:rFonts w:ascii="Verdana" w:hAnsi="Verdana"/>
                <w:sz w:val="18"/>
                <w:szCs w:val="18"/>
              </w:rPr>
              <w:t>A</w:t>
            </w:r>
            <w:r w:rsidRPr="00913B0A">
              <w:rPr>
                <w:rFonts w:ascii="Verdana" w:hAnsi="Verdana"/>
                <w:sz w:val="18"/>
                <w:szCs w:val="18"/>
              </w:rPr>
              <w:t>antoonbaarheid selectiecriterium</w:t>
            </w:r>
          </w:p>
        </w:tc>
        <w:tc>
          <w:tcPr>
            <w:tcW w:w="5097" w:type="dxa"/>
          </w:tcPr>
          <w:p w14:paraId="31055606" w14:textId="77777777" w:rsidR="002E4651" w:rsidRPr="002B0247" w:rsidRDefault="002E4651" w:rsidP="001177A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E4651" w14:paraId="06E08B07" w14:textId="77777777" w:rsidTr="001177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CDF89AC" w14:textId="77777777" w:rsidR="002E4651" w:rsidRPr="00046267" w:rsidRDefault="002E4651" w:rsidP="001177A5">
            <w:pPr>
              <w:rPr>
                <w:rFonts w:ascii="Verdana" w:hAnsi="Verdana"/>
                <w:sz w:val="18"/>
                <w:szCs w:val="18"/>
              </w:rPr>
            </w:pPr>
            <w:r w:rsidRPr="00046267">
              <w:rPr>
                <w:rFonts w:ascii="Verdana" w:hAnsi="Verdana"/>
                <w:sz w:val="18"/>
                <w:szCs w:val="18"/>
              </w:rPr>
              <w:t>Selectiecriterium D</w:t>
            </w:r>
          </w:p>
        </w:tc>
        <w:tc>
          <w:tcPr>
            <w:tcW w:w="5097" w:type="dxa"/>
          </w:tcPr>
          <w:p w14:paraId="76B13238" w14:textId="77777777" w:rsidR="002E4651" w:rsidRPr="00046267" w:rsidRDefault="002E4651" w:rsidP="001177A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046267">
              <w:rPr>
                <w:rFonts w:ascii="Verdana" w:hAnsi="Verdana"/>
                <w:sz w:val="18"/>
                <w:szCs w:val="18"/>
              </w:rPr>
              <w:t>Samenwerking, capaciteit en continuïteit van het projectteam</w:t>
            </w:r>
          </w:p>
        </w:tc>
      </w:tr>
      <w:tr w:rsidR="002E4651" w14:paraId="5CE863EF" w14:textId="77777777" w:rsidTr="001177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7" w:type="dxa"/>
            <w:gridSpan w:val="2"/>
          </w:tcPr>
          <w:p w14:paraId="6F42489B" w14:textId="77777777" w:rsidR="002E4651" w:rsidRPr="006D2B0F" w:rsidRDefault="002E4651" w:rsidP="001177A5">
            <w:pPr>
              <w:rPr>
                <w:rFonts w:ascii="Verdana" w:hAnsi="Verdana"/>
                <w:sz w:val="18"/>
                <w:szCs w:val="18"/>
              </w:rPr>
            </w:pPr>
            <w:r w:rsidRPr="00046267">
              <w:rPr>
                <w:rFonts w:ascii="Verdana" w:hAnsi="Verdana"/>
                <w:b w:val="0"/>
                <w:bCs w:val="0"/>
                <w:sz w:val="18"/>
                <w:szCs w:val="18"/>
              </w:rPr>
              <w:t>Voor selectiecriterium D wordt verwezen naar Standaardformulier D ‘Projectorganisatie en continuïteit’. De beoordeling vindt uitsluitend plaats op basis van de daar aangeleverde informatie.</w:t>
            </w:r>
          </w:p>
        </w:tc>
      </w:tr>
    </w:tbl>
    <w:p w14:paraId="405ACCE3" w14:textId="77777777" w:rsidR="002E4651" w:rsidRDefault="002E4651">
      <w:pPr>
        <w:rPr>
          <w:rFonts w:ascii="Verdana" w:hAnsi="Verdana"/>
          <w:b/>
          <w:sz w:val="18"/>
          <w:szCs w:val="18"/>
        </w:rPr>
      </w:pPr>
    </w:p>
    <w:p w14:paraId="314F0759" w14:textId="77777777" w:rsidR="00CE2895" w:rsidRDefault="00CE2895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6C3E88" w14:paraId="46B0557B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8B9A79A" w14:textId="7D7AFFC7" w:rsidR="006C3E88" w:rsidRPr="009547D7" w:rsidRDefault="006C3E88" w:rsidP="008B1C06">
            <w:pPr>
              <w:rPr>
                <w:rFonts w:ascii="Verdana" w:hAnsi="Verdana"/>
                <w:sz w:val="18"/>
                <w:szCs w:val="18"/>
              </w:rPr>
            </w:pPr>
            <w:r w:rsidRPr="006C3E88">
              <w:rPr>
                <w:rFonts w:ascii="Verdana" w:hAnsi="Verdana"/>
                <w:sz w:val="18"/>
                <w:szCs w:val="18"/>
              </w:rPr>
              <w:t>Verklaring van ervaring</w:t>
            </w:r>
          </w:p>
        </w:tc>
        <w:tc>
          <w:tcPr>
            <w:tcW w:w="5097" w:type="dxa"/>
          </w:tcPr>
          <w:p w14:paraId="055FC90B" w14:textId="77777777" w:rsidR="006C3E88" w:rsidRPr="002B0247" w:rsidRDefault="006C3E88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6C3E88" w14:paraId="7F6303B4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5CC2925" w14:textId="287FDF7C" w:rsidR="006C3E88" w:rsidRPr="006C3E88" w:rsidRDefault="00A71D5B" w:rsidP="008B1C06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A71D5B">
              <w:rPr>
                <w:rFonts w:ascii="Verdana" w:hAnsi="Verdana"/>
                <w:b w:val="0"/>
                <w:bCs w:val="0"/>
                <w:sz w:val="18"/>
                <w:szCs w:val="18"/>
              </w:rPr>
              <w:t>Hierbij wordt verklaard dat de in dit formulier opgenomen referentie naar waarheid is ingevuld en dat de beschreven ervaring door de organisatie is verworven door uitvoering van het genoemde referentieproject.</w:t>
            </w:r>
          </w:p>
        </w:tc>
        <w:tc>
          <w:tcPr>
            <w:tcW w:w="5097" w:type="dxa"/>
          </w:tcPr>
          <w:p w14:paraId="34536C00" w14:textId="3A14D169" w:rsidR="006C3E88" w:rsidRPr="002B0247" w:rsidRDefault="006C3E88" w:rsidP="00677F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6D2B0F">
              <w:rPr>
                <w:rFonts w:ascii="Verdana" w:hAnsi="Verdana"/>
                <w:sz w:val="18"/>
                <w:szCs w:val="18"/>
                <w:highlight w:val="lightGray"/>
              </w:rPr>
              <w:t>&lt;Ja / Nee&gt;</w:t>
            </w:r>
          </w:p>
        </w:tc>
      </w:tr>
    </w:tbl>
    <w:p w14:paraId="0A62B830" w14:textId="77777777" w:rsidR="001E45F5" w:rsidRDefault="001E45F5">
      <w:pPr>
        <w:rPr>
          <w:rFonts w:ascii="Verdana" w:hAnsi="Verdana"/>
          <w:b/>
          <w:sz w:val="18"/>
          <w:szCs w:val="18"/>
        </w:rPr>
      </w:pPr>
    </w:p>
    <w:p w14:paraId="78F7E680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3B2C41" w:rsidRPr="005062B2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ED2A4" w14:textId="77777777" w:rsidR="0080039C" w:rsidRDefault="0080039C">
      <w:r>
        <w:separator/>
      </w:r>
    </w:p>
  </w:endnote>
  <w:endnote w:type="continuationSeparator" w:id="0">
    <w:p w14:paraId="2414D610" w14:textId="77777777" w:rsidR="0080039C" w:rsidRDefault="0080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1A31" w14:textId="77777777" w:rsidR="003B2C41" w:rsidRPr="00BD5FCF" w:rsidRDefault="004041A3" w:rsidP="005F21C4">
    <w:pPr>
      <w:pStyle w:val="Voettekst"/>
      <w:rPr>
        <w:rFonts w:ascii="Verdana" w:hAnsi="Verdana"/>
        <w:sz w:val="16"/>
        <w:szCs w:val="16"/>
      </w:rPr>
    </w:pPr>
    <w:r w:rsidRPr="00BD5FCF">
      <w:rPr>
        <w:rFonts w:ascii="Verdana" w:hAnsi="Verdana"/>
        <w:sz w:val="16"/>
        <w:szCs w:val="16"/>
      </w:rPr>
      <w:tab/>
    </w:r>
    <w:r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558C7DBA" w14:textId="77777777" w:rsidR="00C02ADE" w:rsidRPr="00BD5FCF" w:rsidRDefault="00C02ADE" w:rsidP="007B38D3">
    <w:pPr>
      <w:rPr>
        <w:sz w:val="16"/>
        <w:szCs w:val="16"/>
      </w:rPr>
    </w:pPr>
  </w:p>
  <w:p w14:paraId="09C01DB1" w14:textId="77777777" w:rsidR="00C02ADE" w:rsidRPr="00BD5FCF" w:rsidRDefault="00C02ADE" w:rsidP="007B38D3">
    <w:pPr>
      <w:rPr>
        <w:sz w:val="16"/>
        <w:szCs w:val="16"/>
      </w:rPr>
    </w:pPr>
  </w:p>
  <w:p w14:paraId="2A3FCFF7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DA0DF" w14:textId="77777777" w:rsidR="0080039C" w:rsidRDefault="0080039C">
      <w:r>
        <w:separator/>
      </w:r>
    </w:p>
  </w:footnote>
  <w:footnote w:type="continuationSeparator" w:id="0">
    <w:p w14:paraId="310C1A62" w14:textId="77777777" w:rsidR="0080039C" w:rsidRDefault="0080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B3CB6" w14:textId="77777777" w:rsidR="000D2840" w:rsidRDefault="00824680" w:rsidP="00824680">
    <w:pPr>
      <w:pStyle w:val="Koptekst"/>
      <w:tabs>
        <w:tab w:val="clear" w:pos="4536"/>
        <w:tab w:val="clear" w:pos="9072"/>
        <w:tab w:val="left" w:pos="3300"/>
        <w:tab w:val="left" w:pos="7605"/>
      </w:tabs>
      <w:jc w:val="center"/>
      <w:rPr>
        <w:rFonts w:cs="Arial"/>
        <w:b/>
        <w:noProof/>
        <w:sz w:val="28"/>
        <w:szCs w:val="28"/>
      </w:rPr>
    </w:pPr>
    <w:r>
      <w:rPr>
        <w:noProof/>
      </w:rPr>
      <w:drawing>
        <wp:inline distT="0" distB="0" distL="0" distR="0" wp14:anchorId="1C13A540" wp14:editId="38B754FA">
          <wp:extent cx="5929036" cy="533400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6312" cy="534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FF501B0" w14:textId="77777777" w:rsidR="000D2840" w:rsidRDefault="000D2840" w:rsidP="00824680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</w:p>
  <w:p w14:paraId="354E822C" w14:textId="77777777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3563A0"/>
    <w:multiLevelType w:val="hybridMultilevel"/>
    <w:tmpl w:val="558E95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3D5815"/>
    <w:multiLevelType w:val="hybridMultilevel"/>
    <w:tmpl w:val="9C46CAA4"/>
    <w:lvl w:ilvl="0" w:tplc="9788BD1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28A203AD"/>
    <w:multiLevelType w:val="hybridMultilevel"/>
    <w:tmpl w:val="9C46CAA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50F8A"/>
    <w:multiLevelType w:val="hybridMultilevel"/>
    <w:tmpl w:val="1BA286E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C1EAB"/>
    <w:multiLevelType w:val="hybridMultilevel"/>
    <w:tmpl w:val="1BA286E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FD757B"/>
    <w:multiLevelType w:val="hybridMultilevel"/>
    <w:tmpl w:val="9A4A7A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7DA6AF3"/>
    <w:multiLevelType w:val="hybridMultilevel"/>
    <w:tmpl w:val="1BA286E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B35879"/>
    <w:multiLevelType w:val="hybridMultilevel"/>
    <w:tmpl w:val="089A79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B5BA5"/>
    <w:multiLevelType w:val="hybridMultilevel"/>
    <w:tmpl w:val="1BA286E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50854F86"/>
    <w:multiLevelType w:val="hybridMultilevel"/>
    <w:tmpl w:val="1BA286E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5DBC4538"/>
    <w:multiLevelType w:val="hybridMultilevel"/>
    <w:tmpl w:val="800A63D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C2A9C"/>
    <w:multiLevelType w:val="hybridMultilevel"/>
    <w:tmpl w:val="1BA286E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7A3D4259"/>
    <w:multiLevelType w:val="hybridMultilevel"/>
    <w:tmpl w:val="1BA286E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34" w15:restartNumberingAfterBreak="0">
    <w:nsid w:val="7D9D534C"/>
    <w:multiLevelType w:val="hybridMultilevel"/>
    <w:tmpl w:val="1BA286E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22129">
    <w:abstractNumId w:val="8"/>
  </w:num>
  <w:num w:numId="2" w16cid:durableId="1279414693">
    <w:abstractNumId w:val="33"/>
  </w:num>
  <w:num w:numId="3" w16cid:durableId="1833402022">
    <w:abstractNumId w:val="18"/>
  </w:num>
  <w:num w:numId="4" w16cid:durableId="1919560237">
    <w:abstractNumId w:val="22"/>
  </w:num>
  <w:num w:numId="5" w16cid:durableId="160242676">
    <w:abstractNumId w:val="31"/>
  </w:num>
  <w:num w:numId="6" w16cid:durableId="1717699567">
    <w:abstractNumId w:val="29"/>
  </w:num>
  <w:num w:numId="7" w16cid:durableId="1474954842">
    <w:abstractNumId w:val="24"/>
  </w:num>
  <w:num w:numId="8" w16cid:durableId="1885558382">
    <w:abstractNumId w:val="12"/>
  </w:num>
  <w:num w:numId="9" w16cid:durableId="774640793">
    <w:abstractNumId w:val="17"/>
  </w:num>
  <w:num w:numId="10" w16cid:durableId="1845320342">
    <w:abstractNumId w:val="28"/>
  </w:num>
  <w:num w:numId="11" w16cid:durableId="1572231609">
    <w:abstractNumId w:val="30"/>
  </w:num>
  <w:num w:numId="12" w16cid:durableId="2097359021">
    <w:abstractNumId w:val="26"/>
  </w:num>
  <w:num w:numId="13" w16cid:durableId="1540777349">
    <w:abstractNumId w:val="9"/>
  </w:num>
  <w:num w:numId="14" w16cid:durableId="589629022">
    <w:abstractNumId w:val="7"/>
  </w:num>
  <w:num w:numId="15" w16cid:durableId="418597615">
    <w:abstractNumId w:val="6"/>
  </w:num>
  <w:num w:numId="16" w16cid:durableId="899023802">
    <w:abstractNumId w:val="5"/>
  </w:num>
  <w:num w:numId="17" w16cid:durableId="1785416470">
    <w:abstractNumId w:val="4"/>
  </w:num>
  <w:num w:numId="18" w16cid:durableId="1841777566">
    <w:abstractNumId w:val="3"/>
  </w:num>
  <w:num w:numId="19" w16cid:durableId="972100186">
    <w:abstractNumId w:val="2"/>
  </w:num>
  <w:num w:numId="20" w16cid:durableId="1794404376">
    <w:abstractNumId w:val="1"/>
  </w:num>
  <w:num w:numId="21" w16cid:durableId="1742365274">
    <w:abstractNumId w:val="0"/>
  </w:num>
  <w:num w:numId="22" w16cid:durableId="224222397">
    <w:abstractNumId w:val="10"/>
  </w:num>
  <w:num w:numId="23" w16cid:durableId="1421872052">
    <w:abstractNumId w:val="16"/>
  </w:num>
  <w:num w:numId="24" w16cid:durableId="1289094397">
    <w:abstractNumId w:val="11"/>
  </w:num>
  <w:num w:numId="25" w16cid:durableId="626620582">
    <w:abstractNumId w:val="13"/>
  </w:num>
  <w:num w:numId="26" w16cid:durableId="1963224210">
    <w:abstractNumId w:val="32"/>
  </w:num>
  <w:num w:numId="27" w16cid:durableId="1068458462">
    <w:abstractNumId w:val="19"/>
  </w:num>
  <w:num w:numId="28" w16cid:durableId="1614701645">
    <w:abstractNumId w:val="14"/>
  </w:num>
  <w:num w:numId="29" w16cid:durableId="1409378326">
    <w:abstractNumId w:val="34"/>
  </w:num>
  <w:num w:numId="30" w16cid:durableId="867790034">
    <w:abstractNumId w:val="15"/>
  </w:num>
  <w:num w:numId="31" w16cid:durableId="298532650">
    <w:abstractNumId w:val="23"/>
  </w:num>
  <w:num w:numId="32" w16cid:durableId="1685857428">
    <w:abstractNumId w:val="20"/>
  </w:num>
  <w:num w:numId="33" w16cid:durableId="1334336254">
    <w:abstractNumId w:val="27"/>
  </w:num>
  <w:num w:numId="34" w16cid:durableId="1084106988">
    <w:abstractNumId w:val="25"/>
  </w:num>
  <w:num w:numId="35" w16cid:durableId="2305766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attachedTemplate r:id="rId1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703187"/>
    <w:rsid w:val="00012CC5"/>
    <w:rsid w:val="000204A9"/>
    <w:rsid w:val="0004085B"/>
    <w:rsid w:val="0008449F"/>
    <w:rsid w:val="00084864"/>
    <w:rsid w:val="00087BF5"/>
    <w:rsid w:val="000A1464"/>
    <w:rsid w:val="000D1027"/>
    <w:rsid w:val="000D2840"/>
    <w:rsid w:val="000E36E1"/>
    <w:rsid w:val="000E73AC"/>
    <w:rsid w:val="001036A8"/>
    <w:rsid w:val="001211E6"/>
    <w:rsid w:val="001213BB"/>
    <w:rsid w:val="00122ED8"/>
    <w:rsid w:val="00127055"/>
    <w:rsid w:val="00132422"/>
    <w:rsid w:val="00136BCF"/>
    <w:rsid w:val="00145547"/>
    <w:rsid w:val="0015259F"/>
    <w:rsid w:val="00154576"/>
    <w:rsid w:val="00156C82"/>
    <w:rsid w:val="00157DDF"/>
    <w:rsid w:val="00165096"/>
    <w:rsid w:val="001665F3"/>
    <w:rsid w:val="00171539"/>
    <w:rsid w:val="00171AC3"/>
    <w:rsid w:val="00175897"/>
    <w:rsid w:val="00184F39"/>
    <w:rsid w:val="001979B8"/>
    <w:rsid w:val="001D66CD"/>
    <w:rsid w:val="001E0CB5"/>
    <w:rsid w:val="001E45F5"/>
    <w:rsid w:val="001F0F04"/>
    <w:rsid w:val="002123BA"/>
    <w:rsid w:val="00217799"/>
    <w:rsid w:val="00235CBA"/>
    <w:rsid w:val="00236F94"/>
    <w:rsid w:val="00243E18"/>
    <w:rsid w:val="0025483E"/>
    <w:rsid w:val="002555BC"/>
    <w:rsid w:val="00272FB1"/>
    <w:rsid w:val="0027440E"/>
    <w:rsid w:val="00287322"/>
    <w:rsid w:val="00290E8B"/>
    <w:rsid w:val="002917EF"/>
    <w:rsid w:val="0029588E"/>
    <w:rsid w:val="00296EDF"/>
    <w:rsid w:val="002A1EA6"/>
    <w:rsid w:val="002A791E"/>
    <w:rsid w:val="002B0247"/>
    <w:rsid w:val="002B0C8A"/>
    <w:rsid w:val="002C64C7"/>
    <w:rsid w:val="002D0BEC"/>
    <w:rsid w:val="002E4651"/>
    <w:rsid w:val="00312E41"/>
    <w:rsid w:val="00325D18"/>
    <w:rsid w:val="00327180"/>
    <w:rsid w:val="00330CEC"/>
    <w:rsid w:val="0033440E"/>
    <w:rsid w:val="003417F4"/>
    <w:rsid w:val="003427D3"/>
    <w:rsid w:val="00347BB0"/>
    <w:rsid w:val="003512E6"/>
    <w:rsid w:val="00357D90"/>
    <w:rsid w:val="00392685"/>
    <w:rsid w:val="003929A1"/>
    <w:rsid w:val="003A7422"/>
    <w:rsid w:val="003B2C41"/>
    <w:rsid w:val="003C460F"/>
    <w:rsid w:val="003D43B6"/>
    <w:rsid w:val="003D727D"/>
    <w:rsid w:val="003E5A96"/>
    <w:rsid w:val="003E69A4"/>
    <w:rsid w:val="00403289"/>
    <w:rsid w:val="004041A3"/>
    <w:rsid w:val="0042777E"/>
    <w:rsid w:val="004354A4"/>
    <w:rsid w:val="004500ED"/>
    <w:rsid w:val="004752DD"/>
    <w:rsid w:val="00481371"/>
    <w:rsid w:val="0048482A"/>
    <w:rsid w:val="004979BD"/>
    <w:rsid w:val="004A519A"/>
    <w:rsid w:val="004C6E8A"/>
    <w:rsid w:val="004C7FE9"/>
    <w:rsid w:val="004E1E4E"/>
    <w:rsid w:val="004E6892"/>
    <w:rsid w:val="004F1044"/>
    <w:rsid w:val="004F3491"/>
    <w:rsid w:val="005062B2"/>
    <w:rsid w:val="005151B8"/>
    <w:rsid w:val="00543F98"/>
    <w:rsid w:val="0055202A"/>
    <w:rsid w:val="00553BED"/>
    <w:rsid w:val="00553C49"/>
    <w:rsid w:val="005605F3"/>
    <w:rsid w:val="00571790"/>
    <w:rsid w:val="00580FF0"/>
    <w:rsid w:val="0058228B"/>
    <w:rsid w:val="005B4EE1"/>
    <w:rsid w:val="005B782E"/>
    <w:rsid w:val="005D401C"/>
    <w:rsid w:val="005E140A"/>
    <w:rsid w:val="005E199B"/>
    <w:rsid w:val="005F115B"/>
    <w:rsid w:val="005F21C4"/>
    <w:rsid w:val="005F2B23"/>
    <w:rsid w:val="005F5316"/>
    <w:rsid w:val="005F662A"/>
    <w:rsid w:val="006033E1"/>
    <w:rsid w:val="006137BD"/>
    <w:rsid w:val="00613B4D"/>
    <w:rsid w:val="00614397"/>
    <w:rsid w:val="00622845"/>
    <w:rsid w:val="00623B45"/>
    <w:rsid w:val="0063489C"/>
    <w:rsid w:val="0065595B"/>
    <w:rsid w:val="00656541"/>
    <w:rsid w:val="0067198A"/>
    <w:rsid w:val="00677F19"/>
    <w:rsid w:val="00680573"/>
    <w:rsid w:val="006A2CB2"/>
    <w:rsid w:val="006A2EAA"/>
    <w:rsid w:val="006A2EE4"/>
    <w:rsid w:val="006B2B83"/>
    <w:rsid w:val="006C3075"/>
    <w:rsid w:val="006C3E88"/>
    <w:rsid w:val="006D1169"/>
    <w:rsid w:val="006D2B0F"/>
    <w:rsid w:val="006E02FB"/>
    <w:rsid w:val="006E0BEB"/>
    <w:rsid w:val="006F2849"/>
    <w:rsid w:val="00702C64"/>
    <w:rsid w:val="00703187"/>
    <w:rsid w:val="00742387"/>
    <w:rsid w:val="00745EC3"/>
    <w:rsid w:val="007469AA"/>
    <w:rsid w:val="007508D6"/>
    <w:rsid w:val="00751D9A"/>
    <w:rsid w:val="0075516E"/>
    <w:rsid w:val="00760634"/>
    <w:rsid w:val="0076511C"/>
    <w:rsid w:val="0077093A"/>
    <w:rsid w:val="007A3B87"/>
    <w:rsid w:val="007A4EB2"/>
    <w:rsid w:val="007B38D3"/>
    <w:rsid w:val="007C4DA3"/>
    <w:rsid w:val="007C66A3"/>
    <w:rsid w:val="007D0F17"/>
    <w:rsid w:val="007D6209"/>
    <w:rsid w:val="007E5BC7"/>
    <w:rsid w:val="007E5EC1"/>
    <w:rsid w:val="007E63C0"/>
    <w:rsid w:val="0080039C"/>
    <w:rsid w:val="00803CC4"/>
    <w:rsid w:val="00814A98"/>
    <w:rsid w:val="008169E9"/>
    <w:rsid w:val="00817836"/>
    <w:rsid w:val="00824680"/>
    <w:rsid w:val="00825387"/>
    <w:rsid w:val="00825F5B"/>
    <w:rsid w:val="008575C7"/>
    <w:rsid w:val="0086587A"/>
    <w:rsid w:val="00875876"/>
    <w:rsid w:val="00880B23"/>
    <w:rsid w:val="00881FD2"/>
    <w:rsid w:val="008D36B3"/>
    <w:rsid w:val="008E0434"/>
    <w:rsid w:val="009026D0"/>
    <w:rsid w:val="00913B0A"/>
    <w:rsid w:val="00914E26"/>
    <w:rsid w:val="0091560E"/>
    <w:rsid w:val="009342F4"/>
    <w:rsid w:val="00941070"/>
    <w:rsid w:val="00941143"/>
    <w:rsid w:val="009448EB"/>
    <w:rsid w:val="009547D7"/>
    <w:rsid w:val="00974877"/>
    <w:rsid w:val="00974C72"/>
    <w:rsid w:val="00975878"/>
    <w:rsid w:val="009770B3"/>
    <w:rsid w:val="009808FD"/>
    <w:rsid w:val="00981F65"/>
    <w:rsid w:val="00982A3F"/>
    <w:rsid w:val="0099112C"/>
    <w:rsid w:val="009936B3"/>
    <w:rsid w:val="00996520"/>
    <w:rsid w:val="009A0CD5"/>
    <w:rsid w:val="009A3960"/>
    <w:rsid w:val="009A790A"/>
    <w:rsid w:val="009B33F2"/>
    <w:rsid w:val="009E6C0D"/>
    <w:rsid w:val="00A25628"/>
    <w:rsid w:val="00A57015"/>
    <w:rsid w:val="00A6056A"/>
    <w:rsid w:val="00A64364"/>
    <w:rsid w:val="00A71D5B"/>
    <w:rsid w:val="00A73FC1"/>
    <w:rsid w:val="00A94509"/>
    <w:rsid w:val="00AB3054"/>
    <w:rsid w:val="00AB42F8"/>
    <w:rsid w:val="00AC0DF6"/>
    <w:rsid w:val="00AC3FF8"/>
    <w:rsid w:val="00AC6466"/>
    <w:rsid w:val="00AE2116"/>
    <w:rsid w:val="00AE3EF0"/>
    <w:rsid w:val="00AF1D74"/>
    <w:rsid w:val="00AF2292"/>
    <w:rsid w:val="00AF3EC4"/>
    <w:rsid w:val="00B008E0"/>
    <w:rsid w:val="00B00F75"/>
    <w:rsid w:val="00B05457"/>
    <w:rsid w:val="00B2172A"/>
    <w:rsid w:val="00B37A99"/>
    <w:rsid w:val="00B47F6D"/>
    <w:rsid w:val="00B5610F"/>
    <w:rsid w:val="00B725EC"/>
    <w:rsid w:val="00B739F5"/>
    <w:rsid w:val="00B81EBD"/>
    <w:rsid w:val="00BB27B0"/>
    <w:rsid w:val="00BD5FCF"/>
    <w:rsid w:val="00BE149A"/>
    <w:rsid w:val="00BE5152"/>
    <w:rsid w:val="00BE53D3"/>
    <w:rsid w:val="00BF2D51"/>
    <w:rsid w:val="00C02ADE"/>
    <w:rsid w:val="00C02C8E"/>
    <w:rsid w:val="00C168C6"/>
    <w:rsid w:val="00C27A30"/>
    <w:rsid w:val="00C31AE5"/>
    <w:rsid w:val="00C34936"/>
    <w:rsid w:val="00C46693"/>
    <w:rsid w:val="00C50AAF"/>
    <w:rsid w:val="00C5514C"/>
    <w:rsid w:val="00C577D2"/>
    <w:rsid w:val="00C5795D"/>
    <w:rsid w:val="00C649C3"/>
    <w:rsid w:val="00C65A4E"/>
    <w:rsid w:val="00C7621A"/>
    <w:rsid w:val="00C80466"/>
    <w:rsid w:val="00C96E3A"/>
    <w:rsid w:val="00CA54E0"/>
    <w:rsid w:val="00CA5AFE"/>
    <w:rsid w:val="00CD78EE"/>
    <w:rsid w:val="00CE24FF"/>
    <w:rsid w:val="00CE2895"/>
    <w:rsid w:val="00D1150C"/>
    <w:rsid w:val="00D140DC"/>
    <w:rsid w:val="00D20548"/>
    <w:rsid w:val="00D20D1B"/>
    <w:rsid w:val="00D2191A"/>
    <w:rsid w:val="00D21CA5"/>
    <w:rsid w:val="00D46830"/>
    <w:rsid w:val="00D50057"/>
    <w:rsid w:val="00D54D3F"/>
    <w:rsid w:val="00D62847"/>
    <w:rsid w:val="00D74084"/>
    <w:rsid w:val="00D90233"/>
    <w:rsid w:val="00D91CD0"/>
    <w:rsid w:val="00DA3B68"/>
    <w:rsid w:val="00DB1EF7"/>
    <w:rsid w:val="00DB5DE2"/>
    <w:rsid w:val="00DB5E3F"/>
    <w:rsid w:val="00DC4956"/>
    <w:rsid w:val="00DD0AA8"/>
    <w:rsid w:val="00DD398B"/>
    <w:rsid w:val="00DD5993"/>
    <w:rsid w:val="00DE1984"/>
    <w:rsid w:val="00DE4A9E"/>
    <w:rsid w:val="00DF3CF4"/>
    <w:rsid w:val="00E10941"/>
    <w:rsid w:val="00E12B25"/>
    <w:rsid w:val="00E179DB"/>
    <w:rsid w:val="00E30548"/>
    <w:rsid w:val="00E30F7D"/>
    <w:rsid w:val="00E349B7"/>
    <w:rsid w:val="00E354D4"/>
    <w:rsid w:val="00E82DDA"/>
    <w:rsid w:val="00EA2F7C"/>
    <w:rsid w:val="00EB51EE"/>
    <w:rsid w:val="00EC582C"/>
    <w:rsid w:val="00EC59BF"/>
    <w:rsid w:val="00EC5A8E"/>
    <w:rsid w:val="00EE5490"/>
    <w:rsid w:val="00F26EED"/>
    <w:rsid w:val="00F344FC"/>
    <w:rsid w:val="00F432FC"/>
    <w:rsid w:val="00F512A3"/>
    <w:rsid w:val="00F6611D"/>
    <w:rsid w:val="00F67189"/>
    <w:rsid w:val="00F729AC"/>
    <w:rsid w:val="00F749BF"/>
    <w:rsid w:val="00F9163E"/>
    <w:rsid w:val="00F969B9"/>
    <w:rsid w:val="00FA1109"/>
    <w:rsid w:val="00FA6182"/>
    <w:rsid w:val="00FB3D2D"/>
    <w:rsid w:val="00FD607D"/>
    <w:rsid w:val="00FE452D"/>
    <w:rsid w:val="00FF37D8"/>
    <w:rsid w:val="00FF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422912"/>
  <w15:docId w15:val="{48C336CE-1FDA-4942-94E9-43CB5C68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table" w:styleId="Tabelraster">
    <w:name w:val="Table Grid"/>
    <w:basedOn w:val="Standaardtabel"/>
    <w:uiPriority w:val="59"/>
    <w:rsid w:val="002A7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9411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jstalinea">
    <w:name w:val="List Paragraph"/>
    <w:basedOn w:val="Standaard"/>
    <w:uiPriority w:val="34"/>
    <w:qFormat/>
    <w:rsid w:val="006B2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8773\OneDrive%20-%20Gemeente%20Amstelveen\Inkoopdossiers\2025\I&amp;A_2025_0087%20Nieuwbouw%20Kindcentrum%20Middenwaard\2%20Aankondigen,%20Aanmelden,%20Selecteren\1%20Selectiefase\Standaardformulier%20B%20Referentieformat%20Aveen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7" ma:contentTypeDescription="Dit basisdocument is zichtbaar voor de medewerkers en is de standaard document type als er bijvoorbeeld een document wordt geupload" ma:contentTypeScope="" ma:versionID="fc8b5890f13a2fd3302662abdda2d42b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39e2a89b53a62bddd091d45b708c12a6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lcf76f155ced4ddcb4097134ff3c332f xmlns="e90e4ba9-717f-4155-a15f-1b0a2485f1fa">
      <Terms xmlns="http://schemas.microsoft.com/office/infopath/2007/PartnerControls"/>
    </lcf76f155ced4ddcb4097134ff3c332f>
    <i8f876a044c240b99b432cba972c21e6 xmlns="21a9d099-3f14-4ec9-829a-ec3a01672c2b">
      <Terms xmlns="http://schemas.microsoft.com/office/infopath/2007/PartnerControls"/>
    </i8f876a044c240b99b432cba972c21e6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F4R4SHKKDZ5C-1075551559-138890</_dlc_DocId>
    <_dlc_DocIdUrl xmlns="b27a60b8-0f91-45e7-94a6-6d968b8d2558">
      <Url>https://amstelveen.sharepoint.com/sites/IenA/_layouts/15/DocIdRedir.aspx?ID=F4R4SHKKDZ5C-1075551559-138890</Url>
      <Description>F4R4SHKKDZ5C-1075551559-138890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991DB00-9F5D-4E7F-B574-B29E43D5B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078729-7786-4F48-9CF5-86F751216DCB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3.xml><?xml version="1.0" encoding="utf-8"?>
<ds:datastoreItem xmlns:ds="http://schemas.openxmlformats.org/officeDocument/2006/customXml" ds:itemID="{31F55338-6193-43A0-8CDD-71B49C1BAB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B6AC6C-3C32-4067-86C4-F7ACA914B11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Standaardformulier B Referentieformat Aveen</Template>
  <TotalTime>3254</TotalTime>
  <Pages>4</Pages>
  <Words>793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Damsma, Tjitse</dc:creator>
  <cp:lastModifiedBy>Damsma, Tjitse</cp:lastModifiedBy>
  <cp:revision>65</cp:revision>
  <cp:lastPrinted>2017-03-20T10:31:00Z</cp:lastPrinted>
  <dcterms:created xsi:type="dcterms:W3CDTF">2026-05-29T14:01:00Z</dcterms:created>
  <dcterms:modified xsi:type="dcterms:W3CDTF">2026-06-26T08:27:00Z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711a428e-bfe3-41d0-a865-783d65d38a38</vt:lpwstr>
  </property>
  <property fmtid="{D5CDD505-2E9C-101B-9397-08002B2CF9AE}" pid="4" name="Afdeling_x0020_gemeente">
    <vt:lpwstr/>
  </property>
  <property fmtid="{D5CDD505-2E9C-101B-9397-08002B2CF9AE}" pid="5" name="Type_x0020_document">
    <vt:lpwstr/>
  </property>
  <property fmtid="{D5CDD505-2E9C-101B-9397-08002B2CF9AE}" pid="6" name="Type document">
    <vt:lpwstr/>
  </property>
  <property fmtid="{D5CDD505-2E9C-101B-9397-08002B2CF9AE}" pid="7" name="Afdeling gemeente">
    <vt:lpwstr/>
  </property>
  <property fmtid="{D5CDD505-2E9C-101B-9397-08002B2CF9AE}" pid="8" name="MediaServiceImageTags">
    <vt:lpwstr/>
  </property>
</Properties>
</file>